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8F8DC6" w14:textId="7AF1A82A" w:rsidR="004B779C" w:rsidRDefault="00F642EF">
      <w:r>
        <w:rPr>
          <w:noProof/>
        </w:rPr>
        <w:drawing>
          <wp:anchor distT="0" distB="0" distL="114300" distR="114300" simplePos="0" relativeHeight="251718656" behindDoc="1" locked="0" layoutInCell="1" allowOverlap="1" wp14:anchorId="101D5CC9" wp14:editId="71E396A5">
            <wp:simplePos x="0" y="0"/>
            <wp:positionH relativeFrom="column">
              <wp:posOffset>-4276725</wp:posOffset>
            </wp:positionH>
            <wp:positionV relativeFrom="paragraph">
              <wp:posOffset>-476250</wp:posOffset>
            </wp:positionV>
            <wp:extent cx="16235147" cy="10877550"/>
            <wp:effectExtent l="0" t="0" r="0" b="0"/>
            <wp:wrapNone/>
            <wp:docPr id="2" name="Afbeelding 2" descr="Rolstoel rijden - Werkhouding VV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lstoel rijden - Werkhouding VV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235147" cy="10877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3EC0A4" w14:textId="50E10FB2" w:rsidR="004B779C" w:rsidRDefault="00DA2AE9">
      <w:r>
        <w:rPr>
          <w:noProof/>
          <w:lang w:bidi="nl-NL"/>
        </w:rPr>
        <mc:AlternateContent>
          <mc:Choice Requires="wps">
            <w:drawing>
              <wp:anchor distT="0" distB="0" distL="114300" distR="114300" simplePos="0" relativeHeight="251652096" behindDoc="0" locked="0" layoutInCell="1" allowOverlap="1" wp14:anchorId="6C20B3E1" wp14:editId="2E7E2EAD">
                <wp:simplePos x="0" y="0"/>
                <wp:positionH relativeFrom="column">
                  <wp:posOffset>-276225</wp:posOffset>
                </wp:positionH>
                <wp:positionV relativeFrom="paragraph">
                  <wp:posOffset>6604635</wp:posOffset>
                </wp:positionV>
                <wp:extent cx="3697794" cy="2867025"/>
                <wp:effectExtent l="0" t="0" r="0" b="9525"/>
                <wp:wrapNone/>
                <wp:docPr id="53" name="Tekstvak 53"/>
                <wp:cNvGraphicFramePr/>
                <a:graphic xmlns:a="http://schemas.openxmlformats.org/drawingml/2006/main">
                  <a:graphicData uri="http://schemas.microsoft.com/office/word/2010/wordprocessingShape">
                    <wps:wsp>
                      <wps:cNvSpPr txBox="1"/>
                      <wps:spPr>
                        <a:xfrm>
                          <a:off x="0" y="0"/>
                          <a:ext cx="3697794" cy="286702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ED68EC7" w14:textId="77777777" w:rsidR="00F642EF" w:rsidRPr="00F642EF" w:rsidRDefault="00F642EF" w:rsidP="00F642EF">
                            <w:pPr>
                              <w:pStyle w:val="Titel"/>
                              <w:jc w:val="center"/>
                              <w:rPr>
                                <w:sz w:val="44"/>
                                <w:szCs w:val="44"/>
                                <w:lang w:val="nl-BE" w:bidi="nl-NL"/>
                              </w:rPr>
                            </w:pPr>
                            <w:r w:rsidRPr="00F642EF">
                              <w:rPr>
                                <w:sz w:val="44"/>
                                <w:szCs w:val="44"/>
                                <w:lang w:val="nl-BE" w:bidi="nl-NL"/>
                              </w:rPr>
                              <w:t xml:space="preserve">Groepswerk </w:t>
                            </w:r>
                          </w:p>
                          <w:p w14:paraId="7DE66F68" w14:textId="38304C06" w:rsidR="00B42815" w:rsidRPr="00F642EF" w:rsidRDefault="00F642EF" w:rsidP="00F642EF">
                            <w:pPr>
                              <w:pStyle w:val="Titel"/>
                              <w:jc w:val="center"/>
                              <w:rPr>
                                <w:sz w:val="44"/>
                                <w:szCs w:val="44"/>
                                <w:lang w:val="nl-BE" w:bidi="nl-NL"/>
                              </w:rPr>
                            </w:pPr>
                            <w:r w:rsidRPr="00F642EF">
                              <w:rPr>
                                <w:sz w:val="44"/>
                                <w:szCs w:val="44"/>
                                <w:lang w:val="nl-BE" w:bidi="nl-NL"/>
                              </w:rPr>
                              <w:t>Expressieve Vaardigheden</w:t>
                            </w:r>
                          </w:p>
                          <w:p w14:paraId="2FE15307" w14:textId="723B0D01" w:rsidR="00F642EF" w:rsidRDefault="00F642EF" w:rsidP="00F642EF">
                            <w:pPr>
                              <w:rPr>
                                <w:lang w:val="nl-BE" w:bidi="nl-NL"/>
                              </w:rPr>
                            </w:pPr>
                          </w:p>
                          <w:p w14:paraId="5E6EDAEB" w14:textId="43537D3D" w:rsidR="00F642EF" w:rsidRPr="00F642EF" w:rsidRDefault="00F642EF" w:rsidP="00F642EF">
                            <w:pPr>
                              <w:rPr>
                                <w:b/>
                                <w:bCs/>
                                <w:color w:val="293A4C" w:themeColor="accent1"/>
                                <w:sz w:val="36"/>
                                <w:szCs w:val="36"/>
                                <w:u w:val="single"/>
                                <w:lang w:val="nl-BE" w:bidi="nl-NL"/>
                              </w:rPr>
                            </w:pPr>
                            <w:r w:rsidRPr="00F642EF">
                              <w:rPr>
                                <w:b/>
                                <w:bCs/>
                                <w:color w:val="293A4C" w:themeColor="accent1"/>
                                <w:sz w:val="36"/>
                                <w:szCs w:val="36"/>
                                <w:u w:val="single"/>
                                <w:lang w:val="nl-BE" w:bidi="nl-NL"/>
                              </w:rPr>
                              <w:t>Wandelzoektocht doorheen het WZC</w:t>
                            </w:r>
                          </w:p>
                          <w:p w14:paraId="74F86F17" w14:textId="79CAAEB4" w:rsidR="00F642EF" w:rsidRPr="00F642EF" w:rsidRDefault="00F642EF" w:rsidP="00F642EF">
                            <w:pPr>
                              <w:rPr>
                                <w:b/>
                                <w:bCs/>
                                <w:color w:val="293A4C" w:themeColor="accent1"/>
                                <w:lang w:val="nl-BE" w:bidi="nl-NL"/>
                              </w:rPr>
                            </w:pPr>
                          </w:p>
                          <w:p w14:paraId="6F9D1836" w14:textId="531FD438" w:rsidR="00F642EF" w:rsidRPr="00F642EF" w:rsidRDefault="00F642EF" w:rsidP="00F642EF">
                            <w:pPr>
                              <w:rPr>
                                <w:b/>
                                <w:bCs/>
                                <w:color w:val="293A4C" w:themeColor="accent1"/>
                                <w:sz w:val="28"/>
                                <w:szCs w:val="28"/>
                                <w:lang w:val="nl-BE" w:bidi="nl-NL"/>
                              </w:rPr>
                            </w:pPr>
                            <w:r w:rsidRPr="00F642EF">
                              <w:rPr>
                                <w:b/>
                                <w:bCs/>
                                <w:color w:val="293A4C" w:themeColor="accent1"/>
                                <w:sz w:val="28"/>
                                <w:szCs w:val="28"/>
                                <w:lang w:val="nl-BE" w:bidi="nl-NL"/>
                              </w:rPr>
                              <w:t xml:space="preserve">Pauline </w:t>
                            </w:r>
                            <w:proofErr w:type="spellStart"/>
                            <w:r w:rsidRPr="00F642EF">
                              <w:rPr>
                                <w:b/>
                                <w:bCs/>
                                <w:color w:val="293A4C" w:themeColor="accent1"/>
                                <w:sz w:val="28"/>
                                <w:szCs w:val="28"/>
                                <w:lang w:val="nl-BE" w:bidi="nl-NL"/>
                              </w:rPr>
                              <w:t>Malysse</w:t>
                            </w:r>
                            <w:proofErr w:type="spellEnd"/>
                          </w:p>
                          <w:p w14:paraId="3A609E7E" w14:textId="78547AC1" w:rsidR="00F642EF" w:rsidRPr="00F642EF" w:rsidRDefault="00F642EF" w:rsidP="00F642EF">
                            <w:pPr>
                              <w:rPr>
                                <w:b/>
                                <w:bCs/>
                                <w:color w:val="293A4C" w:themeColor="accent1"/>
                                <w:sz w:val="28"/>
                                <w:szCs w:val="28"/>
                                <w:lang w:val="nl-BE" w:bidi="nl-NL"/>
                              </w:rPr>
                            </w:pPr>
                            <w:r w:rsidRPr="00F642EF">
                              <w:rPr>
                                <w:b/>
                                <w:bCs/>
                                <w:color w:val="293A4C" w:themeColor="accent1"/>
                                <w:sz w:val="28"/>
                                <w:szCs w:val="28"/>
                                <w:lang w:val="nl-BE" w:bidi="nl-NL"/>
                              </w:rPr>
                              <w:t>Anke Vanden Noortgate</w:t>
                            </w:r>
                          </w:p>
                          <w:p w14:paraId="5BF62750" w14:textId="51F5A9BB" w:rsidR="00F642EF" w:rsidRPr="00F642EF" w:rsidRDefault="00F642EF" w:rsidP="00F642EF">
                            <w:pPr>
                              <w:rPr>
                                <w:b/>
                                <w:bCs/>
                                <w:color w:val="293A4C" w:themeColor="accent1"/>
                                <w:sz w:val="28"/>
                                <w:szCs w:val="28"/>
                                <w:lang w:val="nl-BE" w:bidi="nl-NL"/>
                              </w:rPr>
                            </w:pPr>
                            <w:r w:rsidRPr="00F642EF">
                              <w:rPr>
                                <w:b/>
                                <w:bCs/>
                                <w:color w:val="293A4C" w:themeColor="accent1"/>
                                <w:sz w:val="28"/>
                                <w:szCs w:val="28"/>
                                <w:lang w:val="nl-BE" w:bidi="nl-NL"/>
                              </w:rPr>
                              <w:t>Patrick Croes</w:t>
                            </w:r>
                          </w:p>
                          <w:p w14:paraId="68099D2F" w14:textId="53E0073D" w:rsidR="00F642EF" w:rsidRDefault="00F642EF" w:rsidP="00F642EF">
                            <w:pPr>
                              <w:rPr>
                                <w:lang w:val="nl-BE" w:bidi="nl-NL"/>
                              </w:rPr>
                            </w:pPr>
                          </w:p>
                          <w:p w14:paraId="54829B6E" w14:textId="77777777" w:rsidR="00F642EF" w:rsidRPr="00F642EF" w:rsidRDefault="00F642EF" w:rsidP="00F642EF">
                            <w:pPr>
                              <w:rPr>
                                <w:lang w:val="nl-BE" w:bidi="nl-N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20B3E1" id="_x0000_t202" coordsize="21600,21600" o:spt="202" path="m,l,21600r21600,l21600,xe">
                <v:stroke joinstyle="miter"/>
                <v:path gradientshapeok="t" o:connecttype="rect"/>
              </v:shapetype>
              <v:shape id="Tekstvak 53" o:spid="_x0000_s1026" type="#_x0000_t202" style="position:absolute;margin-left:-21.75pt;margin-top:520.05pt;width:291.15pt;height:225.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" filled="f" stroked="f">
                <v:textbox>
                  <w:txbxContent>
                    <w:p w14:paraId="6ED68EC7" w14:textId="77777777" w:rsidR="00F642EF" w:rsidRPr="00F642EF" w:rsidRDefault="00F642EF" w:rsidP="00F642EF">
                      <w:pPr>
                        <w:pStyle w:val="Titel"/>
                        <w:jc w:val="center"/>
                        <w:rPr>
                          <w:sz w:val="44"/>
                          <w:szCs w:val="44"/>
                          <w:lang w:val="nl-BE" w:bidi="nl-NL"/>
                        </w:rPr>
                      </w:pPr>
                      <w:r w:rsidRPr="00F642EF">
                        <w:rPr>
                          <w:sz w:val="44"/>
                          <w:szCs w:val="44"/>
                          <w:lang w:val="nl-BE" w:bidi="nl-NL"/>
                        </w:rPr>
                        <w:t xml:space="preserve">Groepswerk </w:t>
                      </w:r>
                    </w:p>
                    <w:p w14:paraId="7DE66F68" w14:textId="38304C06" w:rsidR="00B42815" w:rsidRPr="00F642EF" w:rsidRDefault="00F642EF" w:rsidP="00F642EF">
                      <w:pPr>
                        <w:pStyle w:val="Titel"/>
                        <w:jc w:val="center"/>
                        <w:rPr>
                          <w:sz w:val="44"/>
                          <w:szCs w:val="44"/>
                          <w:lang w:val="nl-BE" w:bidi="nl-NL"/>
                        </w:rPr>
                      </w:pPr>
                      <w:r w:rsidRPr="00F642EF">
                        <w:rPr>
                          <w:sz w:val="44"/>
                          <w:szCs w:val="44"/>
                          <w:lang w:val="nl-BE" w:bidi="nl-NL"/>
                        </w:rPr>
                        <w:t>Expressieve Vaardigheden</w:t>
                      </w:r>
                    </w:p>
                    <w:p w14:paraId="2FE15307" w14:textId="723B0D01" w:rsidR="00F642EF" w:rsidRDefault="00F642EF" w:rsidP="00F642EF">
                      <w:pPr>
                        <w:rPr>
                          <w:lang w:val="nl-BE" w:bidi="nl-NL"/>
                        </w:rPr>
                      </w:pPr>
                    </w:p>
                    <w:p w14:paraId="5E6EDAEB" w14:textId="43537D3D" w:rsidR="00F642EF" w:rsidRPr="00F642EF" w:rsidRDefault="00F642EF" w:rsidP="00F642EF">
                      <w:pPr>
                        <w:rPr>
                          <w:b/>
                          <w:bCs/>
                          <w:color w:val="293A4C" w:themeColor="accent1"/>
                          <w:sz w:val="36"/>
                          <w:szCs w:val="36"/>
                          <w:u w:val="single"/>
                          <w:lang w:val="nl-BE" w:bidi="nl-NL"/>
                        </w:rPr>
                      </w:pPr>
                      <w:r w:rsidRPr="00F642EF">
                        <w:rPr>
                          <w:b/>
                          <w:bCs/>
                          <w:color w:val="293A4C" w:themeColor="accent1"/>
                          <w:sz w:val="36"/>
                          <w:szCs w:val="36"/>
                          <w:u w:val="single"/>
                          <w:lang w:val="nl-BE" w:bidi="nl-NL"/>
                        </w:rPr>
                        <w:t>Wandelzoektocht doorheen het WZC</w:t>
                      </w:r>
                    </w:p>
                    <w:p w14:paraId="74F86F17" w14:textId="79CAAEB4" w:rsidR="00F642EF" w:rsidRPr="00F642EF" w:rsidRDefault="00F642EF" w:rsidP="00F642EF">
                      <w:pPr>
                        <w:rPr>
                          <w:b/>
                          <w:bCs/>
                          <w:color w:val="293A4C" w:themeColor="accent1"/>
                          <w:lang w:val="nl-BE" w:bidi="nl-NL"/>
                        </w:rPr>
                      </w:pPr>
                    </w:p>
                    <w:p w14:paraId="6F9D1836" w14:textId="531FD438" w:rsidR="00F642EF" w:rsidRPr="00F642EF" w:rsidRDefault="00F642EF" w:rsidP="00F642EF">
                      <w:pPr>
                        <w:rPr>
                          <w:b/>
                          <w:bCs/>
                          <w:color w:val="293A4C" w:themeColor="accent1"/>
                          <w:sz w:val="28"/>
                          <w:szCs w:val="28"/>
                          <w:lang w:val="nl-BE" w:bidi="nl-NL"/>
                        </w:rPr>
                      </w:pPr>
                      <w:r w:rsidRPr="00F642EF">
                        <w:rPr>
                          <w:b/>
                          <w:bCs/>
                          <w:color w:val="293A4C" w:themeColor="accent1"/>
                          <w:sz w:val="28"/>
                          <w:szCs w:val="28"/>
                          <w:lang w:val="nl-BE" w:bidi="nl-NL"/>
                        </w:rPr>
                        <w:t xml:space="preserve">Pauline </w:t>
                      </w:r>
                      <w:proofErr w:type="spellStart"/>
                      <w:r w:rsidRPr="00F642EF">
                        <w:rPr>
                          <w:b/>
                          <w:bCs/>
                          <w:color w:val="293A4C" w:themeColor="accent1"/>
                          <w:sz w:val="28"/>
                          <w:szCs w:val="28"/>
                          <w:lang w:val="nl-BE" w:bidi="nl-NL"/>
                        </w:rPr>
                        <w:t>Malysse</w:t>
                      </w:r>
                      <w:proofErr w:type="spellEnd"/>
                    </w:p>
                    <w:p w14:paraId="3A609E7E" w14:textId="78547AC1" w:rsidR="00F642EF" w:rsidRPr="00F642EF" w:rsidRDefault="00F642EF" w:rsidP="00F642EF">
                      <w:pPr>
                        <w:rPr>
                          <w:b/>
                          <w:bCs/>
                          <w:color w:val="293A4C" w:themeColor="accent1"/>
                          <w:sz w:val="28"/>
                          <w:szCs w:val="28"/>
                          <w:lang w:val="nl-BE" w:bidi="nl-NL"/>
                        </w:rPr>
                      </w:pPr>
                      <w:r w:rsidRPr="00F642EF">
                        <w:rPr>
                          <w:b/>
                          <w:bCs/>
                          <w:color w:val="293A4C" w:themeColor="accent1"/>
                          <w:sz w:val="28"/>
                          <w:szCs w:val="28"/>
                          <w:lang w:val="nl-BE" w:bidi="nl-NL"/>
                        </w:rPr>
                        <w:t>Anke Vanden Noortgate</w:t>
                      </w:r>
                    </w:p>
                    <w:p w14:paraId="5BF62750" w14:textId="51F5A9BB" w:rsidR="00F642EF" w:rsidRPr="00F642EF" w:rsidRDefault="00F642EF" w:rsidP="00F642EF">
                      <w:pPr>
                        <w:rPr>
                          <w:b/>
                          <w:bCs/>
                          <w:color w:val="293A4C" w:themeColor="accent1"/>
                          <w:sz w:val="28"/>
                          <w:szCs w:val="28"/>
                          <w:lang w:val="nl-BE" w:bidi="nl-NL"/>
                        </w:rPr>
                      </w:pPr>
                      <w:r w:rsidRPr="00F642EF">
                        <w:rPr>
                          <w:b/>
                          <w:bCs/>
                          <w:color w:val="293A4C" w:themeColor="accent1"/>
                          <w:sz w:val="28"/>
                          <w:szCs w:val="28"/>
                          <w:lang w:val="nl-BE" w:bidi="nl-NL"/>
                        </w:rPr>
                        <w:t>Patrick Croes</w:t>
                      </w:r>
                    </w:p>
                    <w:p w14:paraId="68099D2F" w14:textId="53E0073D" w:rsidR="00F642EF" w:rsidRDefault="00F642EF" w:rsidP="00F642EF">
                      <w:pPr>
                        <w:rPr>
                          <w:lang w:val="nl-BE" w:bidi="nl-NL"/>
                        </w:rPr>
                      </w:pPr>
                    </w:p>
                    <w:p w14:paraId="54829B6E" w14:textId="77777777" w:rsidR="00F642EF" w:rsidRPr="00F642EF" w:rsidRDefault="00F642EF" w:rsidP="00F642EF">
                      <w:pPr>
                        <w:rPr>
                          <w:lang w:val="nl-BE" w:bidi="nl-NL"/>
                        </w:rPr>
                      </w:pPr>
                    </w:p>
                  </w:txbxContent>
                </v:textbox>
              </v:shape>
            </w:pict>
          </mc:Fallback>
        </mc:AlternateContent>
      </w:r>
      <w:r w:rsidR="00580C24">
        <w:rPr>
          <w:noProof/>
          <w:lang w:bidi="nl-NL"/>
        </w:rPr>
        <w:drawing>
          <wp:anchor distT="0" distB="0" distL="114300" distR="114300" simplePos="0" relativeHeight="251715584" behindDoc="0" locked="0" layoutInCell="1" allowOverlap="1" wp14:anchorId="00E1F868" wp14:editId="78035797">
            <wp:simplePos x="0" y="0"/>
            <wp:positionH relativeFrom="column">
              <wp:posOffset>-277107</wp:posOffset>
            </wp:positionH>
            <wp:positionV relativeFrom="paragraph">
              <wp:posOffset>5840730</wp:posOffset>
            </wp:positionV>
            <wp:extent cx="1352282" cy="958751"/>
            <wp:effectExtent l="0" t="0" r="635" b="0"/>
            <wp:wrapNone/>
            <wp:docPr id="104" name="Afbeelding 104" title="Ho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352282" cy="958751"/>
                    </a:xfrm>
                    <a:prstGeom prst="rect">
                      <a:avLst/>
                    </a:prstGeom>
                  </pic:spPr>
                </pic:pic>
              </a:graphicData>
            </a:graphic>
            <wp14:sizeRelH relativeFrom="margin">
              <wp14:pctWidth>0</wp14:pctWidth>
            </wp14:sizeRelH>
            <wp14:sizeRelV relativeFrom="margin">
              <wp14:pctHeight>0</wp14:pctHeight>
            </wp14:sizeRelV>
          </wp:anchor>
        </w:drawing>
      </w:r>
      <w:r w:rsidR="00580C24">
        <w:rPr>
          <w:noProof/>
          <w:lang w:bidi="nl-NL"/>
        </w:rPr>
        <mc:AlternateContent>
          <mc:Choice Requires="wps">
            <w:drawing>
              <wp:anchor distT="0" distB="0" distL="114300" distR="114300" simplePos="0" relativeHeight="251650046" behindDoc="0" locked="0" layoutInCell="1" allowOverlap="1" wp14:anchorId="33442355" wp14:editId="580C5369">
                <wp:simplePos x="0" y="0"/>
                <wp:positionH relativeFrom="column">
                  <wp:posOffset>-1589044</wp:posOffset>
                </wp:positionH>
                <wp:positionV relativeFrom="paragraph">
                  <wp:posOffset>5525514</wp:posOffset>
                </wp:positionV>
                <wp:extent cx="5036024" cy="5036024"/>
                <wp:effectExtent l="38100" t="38100" r="31750" b="31750"/>
                <wp:wrapNone/>
                <wp:docPr id="55" name="Ovaal 55" title="Ovaal"/>
                <wp:cNvGraphicFramePr/>
                <a:graphic xmlns:a="http://schemas.openxmlformats.org/drawingml/2006/main">
                  <a:graphicData uri="http://schemas.microsoft.com/office/word/2010/wordprocessingShape">
                    <wps:wsp>
                      <wps:cNvSpPr/>
                      <wps:spPr>
                        <a:xfrm>
                          <a:off x="0" y="0"/>
                          <a:ext cx="5036024" cy="5036024"/>
                        </a:xfrm>
                        <a:prstGeom prst="ellipse">
                          <a:avLst/>
                        </a:prstGeom>
                        <a:solidFill>
                          <a:schemeClr val="bg1"/>
                        </a:solidFill>
                        <a:ln w="762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44AF4E" id="Ovaal 55" o:spid="_x0000_s1026" alt="Titel: Ovaal" style="position:absolute;margin-left:-125.1pt;margin-top:435.1pt;width:396.55pt;height:396.55pt;z-index:2516500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" fillcolor="white [3212]" strokecolor="white [3212]" strokeweight="6pt">
                <v:stroke joinstyle="miter"/>
              </v:oval>
            </w:pict>
          </mc:Fallback>
        </mc:AlternateContent>
      </w:r>
      <w:r w:rsidR="004B779C">
        <w:rPr>
          <w:lang w:bidi="nl-NL"/>
        </w:rPr>
        <w:br w:type="page"/>
      </w:r>
    </w:p>
    <w:p w14:paraId="3D713A01" w14:textId="2871FB02" w:rsidR="004B779C" w:rsidRPr="006D32EB" w:rsidRDefault="00D36E5F">
      <w:pPr>
        <w:rPr>
          <w:color w:val="FFFFFF" w:themeColor="background1"/>
        </w:rPr>
      </w:pPr>
      <w:r>
        <w:rPr>
          <w:noProof/>
          <w:lang w:bidi="nl-NL"/>
        </w:rPr>
        <w:lastRenderedPageBreak/>
        <mc:AlternateContent>
          <mc:Choice Requires="wps">
            <w:drawing>
              <wp:anchor distT="0" distB="0" distL="114300" distR="114300" simplePos="0" relativeHeight="251647996" behindDoc="0" locked="0" layoutInCell="1" allowOverlap="1" wp14:anchorId="6BE8D3AF" wp14:editId="49BC5DC9">
                <wp:simplePos x="0" y="0"/>
                <wp:positionH relativeFrom="column">
                  <wp:posOffset>-2667000</wp:posOffset>
                </wp:positionH>
                <wp:positionV relativeFrom="paragraph">
                  <wp:posOffset>-447675</wp:posOffset>
                </wp:positionV>
                <wp:extent cx="8898255" cy="10791825"/>
                <wp:effectExtent l="0" t="0" r="0" b="9525"/>
                <wp:wrapNone/>
                <wp:docPr id="65" name="Rechthoek 65" title="Rechthoek"/>
                <wp:cNvGraphicFramePr/>
                <a:graphic xmlns:a="http://schemas.openxmlformats.org/drawingml/2006/main">
                  <a:graphicData uri="http://schemas.microsoft.com/office/word/2010/wordprocessingShape">
                    <wps:wsp>
                      <wps:cNvSpPr/>
                      <wps:spPr>
                        <a:xfrm>
                          <a:off x="0" y="0"/>
                          <a:ext cx="8898255" cy="1079182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639DFD" id="Rechthoek 65" o:spid="_x0000_s1026" alt="Titel: Rechthoek" style="position:absolute;margin-left:-210pt;margin-top:-35.25pt;width:700.65pt;height:849.75pt;z-index:2516479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" fillcolor="#293a4c [3204]" stroked="f" strokeweight="1pt"/>
            </w:pict>
          </mc:Fallback>
        </mc:AlternateContent>
      </w:r>
      <w:r w:rsidR="006D32EB">
        <w:rPr>
          <w:noProof/>
          <w:lang w:bidi="nl-NL"/>
        </w:rPr>
        <mc:AlternateContent>
          <mc:Choice Requires="wps">
            <w:drawing>
              <wp:anchor distT="0" distB="0" distL="114300" distR="114300" simplePos="0" relativeHeight="251658240" behindDoc="0" locked="0" layoutInCell="1" allowOverlap="1" wp14:anchorId="02368307" wp14:editId="67B57D3D">
                <wp:simplePos x="0" y="0"/>
                <wp:positionH relativeFrom="column">
                  <wp:posOffset>0</wp:posOffset>
                </wp:positionH>
                <wp:positionV relativeFrom="paragraph">
                  <wp:posOffset>-190500</wp:posOffset>
                </wp:positionV>
                <wp:extent cx="4476750" cy="5638800"/>
                <wp:effectExtent l="0" t="0" r="0" b="0"/>
                <wp:wrapNone/>
                <wp:docPr id="66" name="Tekstvak 66"/>
                <wp:cNvGraphicFramePr/>
                <a:graphic xmlns:a="http://schemas.openxmlformats.org/drawingml/2006/main">
                  <a:graphicData uri="http://schemas.microsoft.com/office/word/2010/wordprocessingShape">
                    <wps:wsp>
                      <wps:cNvSpPr txBox="1"/>
                      <wps:spPr>
                        <a:xfrm>
                          <a:off x="0" y="0"/>
                          <a:ext cx="4476750" cy="56388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E5312FB" w14:textId="6681033A" w:rsidR="0002112C" w:rsidRPr="00D52DD9" w:rsidRDefault="00F642EF" w:rsidP="00DD215D">
                            <w:pPr>
                              <w:pStyle w:val="Kop3"/>
                            </w:pPr>
                            <w:r>
                              <w:rPr>
                                <w:lang w:bidi="nl-NL"/>
                              </w:rPr>
                              <w:t>info</w:t>
                            </w:r>
                          </w:p>
                          <w:p w14:paraId="59E9C875" w14:textId="77777777" w:rsidR="00E975C8" w:rsidRDefault="00E975C8" w:rsidP="00DD215D">
                            <w:pPr>
                              <w:rPr>
                                <w:color w:val="FFFFFF" w:themeColor="background1"/>
                                <w:sz w:val="28"/>
                                <w:szCs w:val="28"/>
                              </w:rPr>
                            </w:pPr>
                          </w:p>
                          <w:p w14:paraId="068B2EAA" w14:textId="2919B2B6" w:rsidR="000538C3" w:rsidRDefault="00F642EF" w:rsidP="00DD215D">
                            <w:pPr>
                              <w:rPr>
                                <w:color w:val="FFFFFF" w:themeColor="background1"/>
                                <w:sz w:val="28"/>
                                <w:szCs w:val="28"/>
                              </w:rPr>
                            </w:pPr>
                            <w:r w:rsidRPr="006D32EB">
                              <w:rPr>
                                <w:color w:val="FFFFFF" w:themeColor="background1"/>
                                <w:sz w:val="28"/>
                                <w:szCs w:val="28"/>
                              </w:rPr>
                              <w:t xml:space="preserve">Doordat alle bewoners in deze </w:t>
                            </w:r>
                            <w:proofErr w:type="spellStart"/>
                            <w:r w:rsidRPr="006D32EB">
                              <w:rPr>
                                <w:color w:val="FFFFFF" w:themeColor="background1"/>
                                <w:sz w:val="28"/>
                                <w:szCs w:val="28"/>
                              </w:rPr>
                              <w:t>lockdown</w:t>
                            </w:r>
                            <w:proofErr w:type="spellEnd"/>
                            <w:r w:rsidRPr="006D32EB">
                              <w:rPr>
                                <w:color w:val="FFFFFF" w:themeColor="background1"/>
                                <w:sz w:val="28"/>
                                <w:szCs w:val="28"/>
                              </w:rPr>
                              <w:t xml:space="preserve"> periode geen familie meer mogen ontvangen of waarschijnlijk op hun verdieping of in het slechtste geval op hun kamer moeten blijven moeten we ons extra inspannen om deze periode te overbruggen en </w:t>
                            </w:r>
                            <w:r w:rsidR="006D32EB">
                              <w:rPr>
                                <w:color w:val="FFFFFF" w:themeColor="background1"/>
                                <w:sz w:val="28"/>
                                <w:szCs w:val="28"/>
                              </w:rPr>
                              <w:t xml:space="preserve">proberen </w:t>
                            </w:r>
                            <w:r w:rsidRPr="006D32EB">
                              <w:rPr>
                                <w:color w:val="FFFFFF" w:themeColor="background1"/>
                                <w:sz w:val="28"/>
                                <w:szCs w:val="28"/>
                              </w:rPr>
                              <w:t>het hen zo aangenaam mogelijk te maken</w:t>
                            </w:r>
                            <w:r w:rsidR="006D32EB">
                              <w:rPr>
                                <w:color w:val="FFFFFF" w:themeColor="background1"/>
                                <w:sz w:val="28"/>
                                <w:szCs w:val="28"/>
                              </w:rPr>
                              <w:t>.</w:t>
                            </w:r>
                          </w:p>
                          <w:p w14:paraId="224AECEE" w14:textId="744CC5B5" w:rsidR="006D32EB" w:rsidRDefault="006D32EB" w:rsidP="00DD215D">
                            <w:pPr>
                              <w:rPr>
                                <w:color w:val="FFFFFF" w:themeColor="background1"/>
                                <w:sz w:val="28"/>
                                <w:szCs w:val="28"/>
                              </w:rPr>
                            </w:pPr>
                            <w:r>
                              <w:rPr>
                                <w:color w:val="FFFFFF" w:themeColor="background1"/>
                                <w:sz w:val="28"/>
                                <w:szCs w:val="28"/>
                              </w:rPr>
                              <w:t xml:space="preserve">We doen dit in deze groepsopdracht door te werken met een wandelzoektocht doorheen de verdieping van de bewoner. Samen met begeleiding van een personeelslid kan de bewoner een wandeling doorheen de verdieping maken en tegelijkertijd meerdere vragen, rebussen, raadsels… oplossen. Men kan een periode vooropstellen van enkele dagen of weken waarin deze zoektocht </w:t>
                            </w:r>
                            <w:r w:rsidR="00E975C8">
                              <w:rPr>
                                <w:color w:val="FFFFFF" w:themeColor="background1"/>
                                <w:sz w:val="28"/>
                                <w:szCs w:val="28"/>
                              </w:rPr>
                              <w:t xml:space="preserve">kan </w:t>
                            </w:r>
                            <w:r>
                              <w:rPr>
                                <w:color w:val="FFFFFF" w:themeColor="background1"/>
                                <w:sz w:val="28"/>
                                <w:szCs w:val="28"/>
                              </w:rPr>
                              <w:t xml:space="preserve">gebeuren. </w:t>
                            </w:r>
                          </w:p>
                          <w:p w14:paraId="536F64FB" w14:textId="2C17D380" w:rsidR="006D32EB" w:rsidRPr="006D32EB" w:rsidRDefault="006D32EB" w:rsidP="00DD215D">
                            <w:pPr>
                              <w:rPr>
                                <w:color w:val="FFFFFF" w:themeColor="background1"/>
                                <w:sz w:val="28"/>
                                <w:szCs w:val="28"/>
                              </w:rPr>
                            </w:pPr>
                            <w:r>
                              <w:rPr>
                                <w:color w:val="FFFFFF" w:themeColor="background1"/>
                                <w:sz w:val="28"/>
                                <w:szCs w:val="28"/>
                              </w:rPr>
                              <w:t xml:space="preserve">De antwoorden worden genoteerd op een antwoordblad. </w:t>
                            </w:r>
                            <w:r w:rsidR="00C62EE7">
                              <w:rPr>
                                <w:color w:val="FFFFFF" w:themeColor="background1"/>
                                <w:sz w:val="28"/>
                                <w:szCs w:val="28"/>
                              </w:rPr>
                              <w:t>Op de</w:t>
                            </w:r>
                            <w:r>
                              <w:rPr>
                                <w:color w:val="FFFFFF" w:themeColor="background1"/>
                                <w:sz w:val="28"/>
                                <w:szCs w:val="28"/>
                              </w:rPr>
                              <w:t xml:space="preserve"> laatste dag van de</w:t>
                            </w:r>
                            <w:r w:rsidR="00C62EE7">
                              <w:rPr>
                                <w:color w:val="FFFFFF" w:themeColor="background1"/>
                                <w:sz w:val="28"/>
                                <w:szCs w:val="28"/>
                              </w:rPr>
                              <w:t>ze</w:t>
                            </w:r>
                            <w:r>
                              <w:rPr>
                                <w:color w:val="FFFFFF" w:themeColor="background1"/>
                                <w:sz w:val="28"/>
                                <w:szCs w:val="28"/>
                              </w:rPr>
                              <w:t xml:space="preserve"> periode kan men een kleine receptie houden, natuurlijk met de nodige onderlinge afstand, voor de bewoners met hapje en drankje waarop de juiste antwoorden worden meegedeeld en</w:t>
                            </w:r>
                            <w:r w:rsidR="00E975C8">
                              <w:rPr>
                                <w:color w:val="FFFFFF" w:themeColor="background1"/>
                                <w:sz w:val="28"/>
                                <w:szCs w:val="28"/>
                              </w:rPr>
                              <w:t xml:space="preserve"> </w:t>
                            </w:r>
                            <w:r>
                              <w:rPr>
                                <w:color w:val="FFFFFF" w:themeColor="background1"/>
                                <w:sz w:val="28"/>
                                <w:szCs w:val="28"/>
                              </w:rPr>
                              <w:t>aan de winnaar een klein geschenk wordt overhandigd.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368307" id="Tekstvak 66" o:spid="_x0000_s1027" type="#_x0000_t202" style="position:absolute;margin-left:0;margin-top:-15pt;width:352.5pt;height:4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" filled="f" stroked="f">
                <v:textbox>
                  <w:txbxContent>
                    <w:p w14:paraId="1E5312FB" w14:textId="6681033A" w:rsidR="0002112C" w:rsidRPr="00D52DD9" w:rsidRDefault="00F642EF" w:rsidP="00DD215D">
                      <w:pPr>
                        <w:pStyle w:val="Kop3"/>
                      </w:pPr>
                      <w:r>
                        <w:rPr>
                          <w:lang w:bidi="nl-NL"/>
                        </w:rPr>
                        <w:t>info</w:t>
                      </w:r>
                    </w:p>
                    <w:p w14:paraId="59E9C875" w14:textId="77777777" w:rsidR="00E975C8" w:rsidRDefault="00E975C8" w:rsidP="00DD215D">
                      <w:pPr>
                        <w:rPr>
                          <w:color w:val="FFFFFF" w:themeColor="background1"/>
                          <w:sz w:val="28"/>
                          <w:szCs w:val="28"/>
                        </w:rPr>
                      </w:pPr>
                    </w:p>
                    <w:p w14:paraId="068B2EAA" w14:textId="2919B2B6" w:rsidR="000538C3" w:rsidRDefault="00F642EF" w:rsidP="00DD215D">
                      <w:pPr>
                        <w:rPr>
                          <w:color w:val="FFFFFF" w:themeColor="background1"/>
                          <w:sz w:val="28"/>
                          <w:szCs w:val="28"/>
                        </w:rPr>
                      </w:pPr>
                      <w:r w:rsidRPr="006D32EB">
                        <w:rPr>
                          <w:color w:val="FFFFFF" w:themeColor="background1"/>
                          <w:sz w:val="28"/>
                          <w:szCs w:val="28"/>
                        </w:rPr>
                        <w:t xml:space="preserve">Doordat alle bewoners in deze </w:t>
                      </w:r>
                      <w:proofErr w:type="spellStart"/>
                      <w:r w:rsidRPr="006D32EB">
                        <w:rPr>
                          <w:color w:val="FFFFFF" w:themeColor="background1"/>
                          <w:sz w:val="28"/>
                          <w:szCs w:val="28"/>
                        </w:rPr>
                        <w:t>lockdown</w:t>
                      </w:r>
                      <w:proofErr w:type="spellEnd"/>
                      <w:r w:rsidRPr="006D32EB">
                        <w:rPr>
                          <w:color w:val="FFFFFF" w:themeColor="background1"/>
                          <w:sz w:val="28"/>
                          <w:szCs w:val="28"/>
                        </w:rPr>
                        <w:t xml:space="preserve"> periode geen familie meer mogen ontvangen of waarschijnlijk op hun verdieping of in het slechtste geval op hun kamer moeten blijven moeten we ons extra inspannen om deze periode te overbruggen en </w:t>
                      </w:r>
                      <w:r w:rsidR="006D32EB">
                        <w:rPr>
                          <w:color w:val="FFFFFF" w:themeColor="background1"/>
                          <w:sz w:val="28"/>
                          <w:szCs w:val="28"/>
                        </w:rPr>
                        <w:t xml:space="preserve">proberen </w:t>
                      </w:r>
                      <w:r w:rsidRPr="006D32EB">
                        <w:rPr>
                          <w:color w:val="FFFFFF" w:themeColor="background1"/>
                          <w:sz w:val="28"/>
                          <w:szCs w:val="28"/>
                        </w:rPr>
                        <w:t>het hen zo aangenaam mogelijk te maken</w:t>
                      </w:r>
                      <w:r w:rsidR="006D32EB">
                        <w:rPr>
                          <w:color w:val="FFFFFF" w:themeColor="background1"/>
                          <w:sz w:val="28"/>
                          <w:szCs w:val="28"/>
                        </w:rPr>
                        <w:t>.</w:t>
                      </w:r>
                    </w:p>
                    <w:p w14:paraId="224AECEE" w14:textId="744CC5B5" w:rsidR="006D32EB" w:rsidRDefault="006D32EB" w:rsidP="00DD215D">
                      <w:pPr>
                        <w:rPr>
                          <w:color w:val="FFFFFF" w:themeColor="background1"/>
                          <w:sz w:val="28"/>
                          <w:szCs w:val="28"/>
                        </w:rPr>
                      </w:pPr>
                      <w:r>
                        <w:rPr>
                          <w:color w:val="FFFFFF" w:themeColor="background1"/>
                          <w:sz w:val="28"/>
                          <w:szCs w:val="28"/>
                        </w:rPr>
                        <w:t xml:space="preserve">We doen dit in deze groepsopdracht door te werken met een wandelzoektocht doorheen de verdieping van de bewoner. Samen met begeleiding van een personeelslid kan de bewoner een wandeling doorheen de verdieping maken en tegelijkertijd meerdere vragen, rebussen, raadsels… oplossen. Men kan een periode vooropstellen van enkele dagen of weken waarin deze zoektocht </w:t>
                      </w:r>
                      <w:r w:rsidR="00E975C8">
                        <w:rPr>
                          <w:color w:val="FFFFFF" w:themeColor="background1"/>
                          <w:sz w:val="28"/>
                          <w:szCs w:val="28"/>
                        </w:rPr>
                        <w:t xml:space="preserve">kan </w:t>
                      </w:r>
                      <w:r>
                        <w:rPr>
                          <w:color w:val="FFFFFF" w:themeColor="background1"/>
                          <w:sz w:val="28"/>
                          <w:szCs w:val="28"/>
                        </w:rPr>
                        <w:t xml:space="preserve">gebeuren. </w:t>
                      </w:r>
                    </w:p>
                    <w:p w14:paraId="536F64FB" w14:textId="2C17D380" w:rsidR="006D32EB" w:rsidRPr="006D32EB" w:rsidRDefault="006D32EB" w:rsidP="00DD215D">
                      <w:pPr>
                        <w:rPr>
                          <w:color w:val="FFFFFF" w:themeColor="background1"/>
                          <w:sz w:val="28"/>
                          <w:szCs w:val="28"/>
                        </w:rPr>
                      </w:pPr>
                      <w:r>
                        <w:rPr>
                          <w:color w:val="FFFFFF" w:themeColor="background1"/>
                          <w:sz w:val="28"/>
                          <w:szCs w:val="28"/>
                        </w:rPr>
                        <w:t xml:space="preserve">De antwoorden worden genoteerd op een antwoordblad. </w:t>
                      </w:r>
                      <w:r w:rsidR="00C62EE7">
                        <w:rPr>
                          <w:color w:val="FFFFFF" w:themeColor="background1"/>
                          <w:sz w:val="28"/>
                          <w:szCs w:val="28"/>
                        </w:rPr>
                        <w:t>Op de</w:t>
                      </w:r>
                      <w:r>
                        <w:rPr>
                          <w:color w:val="FFFFFF" w:themeColor="background1"/>
                          <w:sz w:val="28"/>
                          <w:szCs w:val="28"/>
                        </w:rPr>
                        <w:t xml:space="preserve"> laatste dag van de</w:t>
                      </w:r>
                      <w:r w:rsidR="00C62EE7">
                        <w:rPr>
                          <w:color w:val="FFFFFF" w:themeColor="background1"/>
                          <w:sz w:val="28"/>
                          <w:szCs w:val="28"/>
                        </w:rPr>
                        <w:t>ze</w:t>
                      </w:r>
                      <w:r>
                        <w:rPr>
                          <w:color w:val="FFFFFF" w:themeColor="background1"/>
                          <w:sz w:val="28"/>
                          <w:szCs w:val="28"/>
                        </w:rPr>
                        <w:t xml:space="preserve"> periode kan men een kleine receptie houden, natuurlijk met de nodige onderlinge afstand, voor de bewoners met hapje en drankje waarop de juiste antwoorden worden meegedeeld en</w:t>
                      </w:r>
                      <w:r w:rsidR="00E975C8">
                        <w:rPr>
                          <w:color w:val="FFFFFF" w:themeColor="background1"/>
                          <w:sz w:val="28"/>
                          <w:szCs w:val="28"/>
                        </w:rPr>
                        <w:t xml:space="preserve"> </w:t>
                      </w:r>
                      <w:r>
                        <w:rPr>
                          <w:color w:val="FFFFFF" w:themeColor="background1"/>
                          <w:sz w:val="28"/>
                          <w:szCs w:val="28"/>
                        </w:rPr>
                        <w:t>aan de winnaar een klein geschenk wordt overhandigd.</w:t>
                      </w:r>
                    </w:p>
                  </w:txbxContent>
                </v:textbox>
              </v:shape>
            </w:pict>
          </mc:Fallback>
        </mc:AlternateContent>
      </w:r>
    </w:p>
    <w:p w14:paraId="3BCB1DE4" w14:textId="14AE269A" w:rsidR="004B779C" w:rsidRDefault="00E975C8">
      <w:pPr>
        <w:rPr>
          <w:lang w:bidi="nl-NL"/>
        </w:rPr>
      </w:pPr>
      <w:r>
        <w:rPr>
          <w:noProof/>
          <w:lang w:bidi="nl-NL"/>
        </w:rPr>
        <mc:AlternateContent>
          <mc:Choice Requires="wps">
            <w:drawing>
              <wp:anchor distT="0" distB="0" distL="114300" distR="114300" simplePos="0" relativeHeight="251660288" behindDoc="0" locked="0" layoutInCell="1" allowOverlap="1" wp14:anchorId="61854F20" wp14:editId="712ACDFD">
                <wp:simplePos x="0" y="0"/>
                <wp:positionH relativeFrom="column">
                  <wp:posOffset>4610100</wp:posOffset>
                </wp:positionH>
                <wp:positionV relativeFrom="paragraph">
                  <wp:posOffset>4309110</wp:posOffset>
                </wp:positionV>
                <wp:extent cx="2182495" cy="1685925"/>
                <wp:effectExtent l="0" t="0" r="8255" b="9525"/>
                <wp:wrapNone/>
                <wp:docPr id="6" name="Tekstvak 6"/>
                <wp:cNvGraphicFramePr/>
                <a:graphic xmlns:a="http://schemas.openxmlformats.org/drawingml/2006/main">
                  <a:graphicData uri="http://schemas.microsoft.com/office/word/2010/wordprocessingShape">
                    <wps:wsp>
                      <wps:cNvSpPr txBox="1"/>
                      <wps:spPr>
                        <a:xfrm>
                          <a:off x="0" y="0"/>
                          <a:ext cx="2182495" cy="168592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CDDC55D" w14:textId="0EA28964" w:rsidR="00914F80" w:rsidRDefault="00914F80" w:rsidP="00DD215D">
                            <w:pPr>
                              <w:pStyle w:val="Kop1"/>
                              <w:spacing w:before="0" w:line="240" w:lineRule="auto"/>
                              <w:rPr>
                                <w:lang w:bidi="nl-NL"/>
                              </w:rPr>
                            </w:pPr>
                            <w:r w:rsidRPr="00DD215D">
                              <w:rPr>
                                <w:lang w:bidi="nl-NL"/>
                              </w:rPr>
                              <w:t xml:space="preserve">“Intellectuele groei dient te beginnen </w:t>
                            </w:r>
                            <w:r w:rsidRPr="00DD215D">
                              <w:rPr>
                                <w:lang w:bidi="nl-NL"/>
                              </w:rPr>
                              <w:br/>
                              <w:t xml:space="preserve">bij de geboorte </w:t>
                            </w:r>
                            <w:r w:rsidR="00E73295">
                              <w:rPr>
                                <w:lang w:bidi="nl-NL"/>
                              </w:rPr>
                              <w:t>e</w:t>
                            </w:r>
                            <w:r w:rsidRPr="00DD215D">
                              <w:rPr>
                                <w:lang w:bidi="nl-NL"/>
                              </w:rPr>
                              <w:t>n</w:t>
                            </w:r>
                            <w:r w:rsidR="00DA2AE9">
                              <w:rPr>
                                <w:lang w:bidi="nl-NL"/>
                              </w:rPr>
                              <w:t> </w:t>
                            </w:r>
                            <w:r w:rsidRPr="00DD215D">
                              <w:rPr>
                                <w:lang w:bidi="nl-NL"/>
                              </w:rPr>
                              <w:t xml:space="preserve">eindigt pas </w:t>
                            </w:r>
                            <w:r w:rsidRPr="00DD215D">
                              <w:rPr>
                                <w:lang w:bidi="nl-NL"/>
                              </w:rPr>
                              <w:br/>
                              <w:t>bij de dood.”</w:t>
                            </w:r>
                          </w:p>
                          <w:p w14:paraId="0C7D7B8D" w14:textId="77777777" w:rsidR="00E73295" w:rsidRPr="00E73295" w:rsidRDefault="00E73295" w:rsidP="00E73295">
                            <w:pPr>
                              <w:rPr>
                                <w:lang w:bidi="nl-NL"/>
                              </w:rPr>
                            </w:pPr>
                          </w:p>
                          <w:p w14:paraId="62E9779F" w14:textId="5A7326C0" w:rsidR="00914F80" w:rsidRPr="00DD215D" w:rsidRDefault="00E73295" w:rsidP="00E73295">
                            <w:pPr>
                              <w:pStyle w:val="Kop1"/>
                              <w:spacing w:before="0" w:line="240" w:lineRule="auto"/>
                            </w:pPr>
                            <w:r>
                              <w:rPr>
                                <w:lang w:bidi="nl-NL"/>
                              </w:rPr>
                              <w:t xml:space="preserve">         </w:t>
                            </w:r>
                            <w:r w:rsidR="00914F80" w:rsidRPr="00DD215D">
                              <w:rPr>
                                <w:lang w:bidi="nl-NL"/>
                              </w:rPr>
                              <w:t>Albert Einstein</w:t>
                            </w:r>
                          </w:p>
                          <w:p w14:paraId="319EEBE6" w14:textId="77777777" w:rsidR="00914F80" w:rsidRPr="00DD215D" w:rsidRDefault="00914F80" w:rsidP="00DD215D">
                            <w:pPr>
                              <w:pStyle w:val="Kop1"/>
                              <w:spacing w:before="0" w:line="240" w:lineRule="auto"/>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854F20" id="Tekstvak 6" o:spid="_x0000_s1028" type="#_x0000_t202" style="position:absolute;margin-left:363pt;margin-top:339.3pt;width:171.85pt;height:13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" filled="f" stroked="f">
                <v:textbox inset="0,0,0,0">
                  <w:txbxContent>
                    <w:p w14:paraId="7CDDC55D" w14:textId="0EA28964" w:rsidR="00914F80" w:rsidRDefault="00914F80" w:rsidP="00DD215D">
                      <w:pPr>
                        <w:pStyle w:val="Kop1"/>
                        <w:spacing w:before="0" w:line="240" w:lineRule="auto"/>
                        <w:rPr>
                          <w:lang w:bidi="nl-NL"/>
                        </w:rPr>
                      </w:pPr>
                      <w:r w:rsidRPr="00DD215D">
                        <w:rPr>
                          <w:lang w:bidi="nl-NL"/>
                        </w:rPr>
                        <w:t xml:space="preserve">“Intellectuele groei dient te beginnen </w:t>
                      </w:r>
                      <w:r w:rsidRPr="00DD215D">
                        <w:rPr>
                          <w:lang w:bidi="nl-NL"/>
                        </w:rPr>
                        <w:br/>
                        <w:t xml:space="preserve">bij de geboorte </w:t>
                      </w:r>
                      <w:r w:rsidR="00E73295">
                        <w:rPr>
                          <w:lang w:bidi="nl-NL"/>
                        </w:rPr>
                        <w:t>e</w:t>
                      </w:r>
                      <w:r w:rsidRPr="00DD215D">
                        <w:rPr>
                          <w:lang w:bidi="nl-NL"/>
                        </w:rPr>
                        <w:t>n</w:t>
                      </w:r>
                      <w:r w:rsidR="00DA2AE9">
                        <w:rPr>
                          <w:lang w:bidi="nl-NL"/>
                        </w:rPr>
                        <w:t> </w:t>
                      </w:r>
                      <w:r w:rsidRPr="00DD215D">
                        <w:rPr>
                          <w:lang w:bidi="nl-NL"/>
                        </w:rPr>
                        <w:t xml:space="preserve">eindigt pas </w:t>
                      </w:r>
                      <w:r w:rsidRPr="00DD215D">
                        <w:rPr>
                          <w:lang w:bidi="nl-NL"/>
                        </w:rPr>
                        <w:br/>
                        <w:t>bij de dood.”</w:t>
                      </w:r>
                    </w:p>
                    <w:p w14:paraId="0C7D7B8D" w14:textId="77777777" w:rsidR="00E73295" w:rsidRPr="00E73295" w:rsidRDefault="00E73295" w:rsidP="00E73295">
                      <w:pPr>
                        <w:rPr>
                          <w:lang w:bidi="nl-NL"/>
                        </w:rPr>
                      </w:pPr>
                    </w:p>
                    <w:p w14:paraId="62E9779F" w14:textId="5A7326C0" w:rsidR="00914F80" w:rsidRPr="00DD215D" w:rsidRDefault="00E73295" w:rsidP="00E73295">
                      <w:pPr>
                        <w:pStyle w:val="Kop1"/>
                        <w:spacing w:before="0" w:line="240" w:lineRule="auto"/>
                      </w:pPr>
                      <w:r>
                        <w:rPr>
                          <w:lang w:bidi="nl-NL"/>
                        </w:rPr>
                        <w:t xml:space="preserve">         </w:t>
                      </w:r>
                      <w:r w:rsidR="00914F80" w:rsidRPr="00DD215D">
                        <w:rPr>
                          <w:lang w:bidi="nl-NL"/>
                        </w:rPr>
                        <w:t>Albert Einstein</w:t>
                      </w:r>
                    </w:p>
                    <w:p w14:paraId="319EEBE6" w14:textId="77777777" w:rsidR="00914F80" w:rsidRPr="00DD215D" w:rsidRDefault="00914F80" w:rsidP="00DD215D">
                      <w:pPr>
                        <w:pStyle w:val="Kop1"/>
                        <w:spacing w:before="0" w:line="240" w:lineRule="auto"/>
                      </w:pPr>
                    </w:p>
                  </w:txbxContent>
                </v:textbox>
              </v:shape>
            </w:pict>
          </mc:Fallback>
        </mc:AlternateContent>
      </w:r>
      <w:r>
        <w:rPr>
          <w:noProof/>
          <w:lang w:bidi="nl-NL"/>
        </w:rPr>
        <mc:AlternateContent>
          <mc:Choice Requires="wps">
            <w:drawing>
              <wp:anchor distT="0" distB="0" distL="114300" distR="114300" simplePos="0" relativeHeight="251649021" behindDoc="0" locked="0" layoutInCell="1" allowOverlap="1" wp14:anchorId="44CB8B85" wp14:editId="242F3997">
                <wp:simplePos x="0" y="0"/>
                <wp:positionH relativeFrom="column">
                  <wp:posOffset>4253865</wp:posOffset>
                </wp:positionH>
                <wp:positionV relativeFrom="paragraph">
                  <wp:posOffset>3712210</wp:posOffset>
                </wp:positionV>
                <wp:extent cx="2715904" cy="2715904"/>
                <wp:effectExtent l="38100" t="38100" r="46355" b="46355"/>
                <wp:wrapNone/>
                <wp:docPr id="68" name="Ovaal 68" title="Afstuderen"/>
                <wp:cNvGraphicFramePr/>
                <a:graphic xmlns:a="http://schemas.openxmlformats.org/drawingml/2006/main">
                  <a:graphicData uri="http://schemas.microsoft.com/office/word/2010/wordprocessingShape">
                    <wps:wsp>
                      <wps:cNvSpPr/>
                      <wps:spPr>
                        <a:xfrm>
                          <a:off x="0" y="0"/>
                          <a:ext cx="2715904" cy="2715904"/>
                        </a:xfrm>
                        <a:prstGeom prst="ellipse">
                          <a:avLst/>
                        </a:prstGeom>
                        <a:ln w="762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776D1B3" id="Ovaal 68" o:spid="_x0000_s1026" alt="Titel: Afstuderen" style="position:absolute;margin-left:334.95pt;margin-top:292.3pt;width:213.85pt;height:213.85pt;z-index:2516490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" fillcolor="#293a4c [3204]" strokecolor="white [3212]" strokeweight="6pt">
                <v:stroke joinstyle="miter"/>
              </v:oval>
            </w:pict>
          </mc:Fallback>
        </mc:AlternateContent>
      </w:r>
      <w:r w:rsidR="00D36E5F">
        <w:rPr>
          <w:noProof/>
        </w:rPr>
        <w:drawing>
          <wp:anchor distT="0" distB="0" distL="114300" distR="114300" simplePos="0" relativeHeight="251722752" behindDoc="0" locked="0" layoutInCell="1" allowOverlap="1" wp14:anchorId="284B6629" wp14:editId="42C11312">
            <wp:simplePos x="0" y="0"/>
            <wp:positionH relativeFrom="column">
              <wp:posOffset>4552950</wp:posOffset>
            </wp:positionH>
            <wp:positionV relativeFrom="paragraph">
              <wp:posOffset>318135</wp:posOffset>
            </wp:positionV>
            <wp:extent cx="2182997" cy="2126615"/>
            <wp:effectExtent l="76200" t="76200" r="84455" b="1016635"/>
            <wp:wrapNone/>
            <wp:docPr id="9" name="Afbeelding 9" descr="Nieuwe protocollen in de reisbranche: 'Je kunt geen rolstoel duw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ieuwe protocollen in de reisbranche: 'Je kunt geen rolstoel duwen ..."/>
                    <pic:cNvPicPr>
                      <a:picLocks noChangeAspect="1" noChangeArrowheads="1"/>
                    </pic:cNvPicPr>
                  </pic:nvPicPr>
                  <pic:blipFill rotWithShape="1">
                    <a:blip r:embed="rId10">
                      <a:extLst>
                        <a:ext uri="{28A0092B-C50C-407E-A947-70E740481C1C}">
                          <a14:useLocalDpi xmlns:a14="http://schemas.microsoft.com/office/drawing/2010/main" val="0"/>
                        </a:ext>
                      </a:extLst>
                    </a:blip>
                    <a:srcRect l="19208" r="21592"/>
                    <a:stretch/>
                  </pic:blipFill>
                  <pic:spPr bwMode="auto">
                    <a:xfrm>
                      <a:off x="0" y="0"/>
                      <a:ext cx="2182997" cy="2126615"/>
                    </a:xfrm>
                    <a:prstGeom prst="ellipse">
                      <a:avLst/>
                    </a:prstGeom>
                    <a:ln w="63500" cap="rnd">
                      <a:solidFill>
                        <a:schemeClr val="bg1"/>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EE7">
        <w:rPr>
          <w:noProof/>
        </w:rPr>
        <w:drawing>
          <wp:anchor distT="0" distB="0" distL="114300" distR="114300" simplePos="0" relativeHeight="251720704" behindDoc="0" locked="0" layoutInCell="1" allowOverlap="1" wp14:anchorId="7AB84C69" wp14:editId="040582BE">
            <wp:simplePos x="0" y="0"/>
            <wp:positionH relativeFrom="column">
              <wp:posOffset>-1666875</wp:posOffset>
            </wp:positionH>
            <wp:positionV relativeFrom="paragraph">
              <wp:posOffset>5737860</wp:posOffset>
            </wp:positionV>
            <wp:extent cx="6654147" cy="3761740"/>
            <wp:effectExtent l="76200" t="76200" r="90170" b="1324610"/>
            <wp:wrapNone/>
            <wp:docPr id="7" name="Afbeelding 7" descr="Ouderen lezen beter vanaf tablet dan van papier' | De Volkskr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uderen lezen beter vanaf tablet dan van papier' | De Volkskra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54147" cy="3761740"/>
                    </a:xfrm>
                    <a:prstGeom prst="ellipse">
                      <a:avLst/>
                    </a:prstGeom>
                    <a:ln w="63500" cap="rnd">
                      <a:solidFill>
                        <a:schemeClr val="bg1"/>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004B779C">
        <w:rPr>
          <w:lang w:bidi="nl-NL"/>
        </w:rPr>
        <w:br w:type="page"/>
      </w:r>
    </w:p>
    <w:p w14:paraId="7827D91D" w14:textId="780BA0F5" w:rsidR="005D1310" w:rsidRDefault="00450ED0">
      <w:pPr>
        <w:rPr>
          <w:lang w:bidi="nl-NL"/>
        </w:rPr>
      </w:pPr>
      <w:r>
        <w:rPr>
          <w:noProof/>
          <w:lang w:bidi="nl-NL"/>
        </w:rPr>
        <w:lastRenderedPageBreak/>
        <mc:AlternateContent>
          <mc:Choice Requires="wps">
            <w:drawing>
              <wp:anchor distT="0" distB="0" distL="114300" distR="114300" simplePos="0" relativeHeight="251735040" behindDoc="0" locked="0" layoutInCell="1" allowOverlap="1" wp14:anchorId="17F5A001" wp14:editId="70FA661A">
                <wp:simplePos x="0" y="0"/>
                <wp:positionH relativeFrom="column">
                  <wp:posOffset>400050</wp:posOffset>
                </wp:positionH>
                <wp:positionV relativeFrom="paragraph">
                  <wp:posOffset>-446405</wp:posOffset>
                </wp:positionV>
                <wp:extent cx="8898255" cy="10791825"/>
                <wp:effectExtent l="0" t="0" r="0" b="9525"/>
                <wp:wrapNone/>
                <wp:docPr id="3" name="Rechthoek 3" title="Rechthoek"/>
                <wp:cNvGraphicFramePr/>
                <a:graphic xmlns:a="http://schemas.openxmlformats.org/drawingml/2006/main">
                  <a:graphicData uri="http://schemas.microsoft.com/office/word/2010/wordprocessingShape">
                    <wps:wsp>
                      <wps:cNvSpPr/>
                      <wps:spPr>
                        <a:xfrm>
                          <a:off x="0" y="0"/>
                          <a:ext cx="8898255" cy="10791825"/>
                        </a:xfrm>
                        <a:prstGeom prst="rect">
                          <a:avLst/>
                        </a:prstGeom>
                        <a:solidFill>
                          <a:srgbClr val="293A4C"/>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5FB47A" id="Rechthoek 3" o:spid="_x0000_s1026" alt="Titel: Rechthoek" style="position:absolute;margin-left:31.5pt;margin-top:-35.15pt;width:700.65pt;height:849.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" fillcolor="#293a4c" stroked="f" strokeweight="1pt"/>
            </w:pict>
          </mc:Fallback>
        </mc:AlternateContent>
      </w:r>
      <w:r w:rsidR="005D1310" w:rsidRPr="005D1310">
        <w:rPr>
          <w:noProof/>
          <w:lang w:bidi="nl-NL"/>
        </w:rPr>
        <mc:AlternateContent>
          <mc:Choice Requires="wps">
            <w:drawing>
              <wp:anchor distT="0" distB="0" distL="114300" distR="114300" simplePos="0" relativeHeight="251737088" behindDoc="0" locked="0" layoutInCell="1" allowOverlap="1" wp14:anchorId="51779A16" wp14:editId="7812D7AE">
                <wp:simplePos x="0" y="0"/>
                <wp:positionH relativeFrom="column">
                  <wp:posOffset>847725</wp:posOffset>
                </wp:positionH>
                <wp:positionV relativeFrom="paragraph">
                  <wp:posOffset>-104775</wp:posOffset>
                </wp:positionV>
                <wp:extent cx="5791200" cy="5024120"/>
                <wp:effectExtent l="0" t="0" r="0" b="5080"/>
                <wp:wrapNone/>
                <wp:docPr id="4" name="Tekstvak 4"/>
                <wp:cNvGraphicFramePr/>
                <a:graphic xmlns:a="http://schemas.openxmlformats.org/drawingml/2006/main">
                  <a:graphicData uri="http://schemas.microsoft.com/office/word/2010/wordprocessingShape">
                    <wps:wsp>
                      <wps:cNvSpPr txBox="1"/>
                      <wps:spPr>
                        <a:xfrm>
                          <a:off x="0" y="0"/>
                          <a:ext cx="5791200" cy="5024120"/>
                        </a:xfrm>
                        <a:prstGeom prst="rect">
                          <a:avLst/>
                        </a:prstGeom>
                        <a:noFill/>
                        <a:ln>
                          <a:noFill/>
                        </a:ln>
                        <a:effectLst/>
                      </wps:spPr>
                      <wps:txbx>
                        <w:txbxContent>
                          <w:p w14:paraId="34DA85EC" w14:textId="77866E67" w:rsidR="005D1310" w:rsidRPr="00D52DD9" w:rsidRDefault="005D1310" w:rsidP="005D1310">
                            <w:pPr>
                              <w:pStyle w:val="Kop3"/>
                            </w:pPr>
                            <w:r>
                              <w:rPr>
                                <w:lang w:bidi="nl-NL"/>
                              </w:rPr>
                              <w:t>Doelstelling</w:t>
                            </w:r>
                          </w:p>
                          <w:p w14:paraId="3E506F19" w14:textId="77777777" w:rsidR="005D1310" w:rsidRDefault="005D1310" w:rsidP="005D1310">
                            <w:pPr>
                              <w:rPr>
                                <w:color w:val="FFFFFF" w:themeColor="background1"/>
                                <w:sz w:val="28"/>
                                <w:szCs w:val="28"/>
                              </w:rPr>
                            </w:pPr>
                          </w:p>
                          <w:p w14:paraId="0C413989" w14:textId="23B87957" w:rsidR="005D1310" w:rsidRPr="005D1310" w:rsidRDefault="005D1310" w:rsidP="005D1310">
                            <w:pPr>
                              <w:pStyle w:val="Lijstalinea"/>
                              <w:numPr>
                                <w:ilvl w:val="0"/>
                                <w:numId w:val="5"/>
                              </w:numPr>
                              <w:rPr>
                                <w:color w:val="FFFFFF" w:themeColor="background1"/>
                                <w:sz w:val="28"/>
                                <w:szCs w:val="28"/>
                              </w:rPr>
                            </w:pPr>
                            <w:r w:rsidRPr="005D1310">
                              <w:rPr>
                                <w:color w:val="FFFFFF" w:themeColor="background1"/>
                                <w:sz w:val="28"/>
                                <w:szCs w:val="28"/>
                              </w:rPr>
                              <w:t>Interactie tussen bewoners en personeel</w:t>
                            </w:r>
                          </w:p>
                          <w:p w14:paraId="7713C389" w14:textId="1EEB62FE" w:rsidR="005D1310" w:rsidRPr="005D1310" w:rsidRDefault="005D1310" w:rsidP="005D1310">
                            <w:pPr>
                              <w:pStyle w:val="Lijstalinea"/>
                              <w:numPr>
                                <w:ilvl w:val="0"/>
                                <w:numId w:val="5"/>
                              </w:numPr>
                              <w:rPr>
                                <w:color w:val="FFFFFF" w:themeColor="background1"/>
                                <w:sz w:val="28"/>
                                <w:szCs w:val="28"/>
                              </w:rPr>
                            </w:pPr>
                            <w:r w:rsidRPr="005D1310">
                              <w:rPr>
                                <w:color w:val="FFFFFF" w:themeColor="background1"/>
                                <w:sz w:val="28"/>
                                <w:szCs w:val="28"/>
                              </w:rPr>
                              <w:t>Stimuleren van de algemene kennis</w:t>
                            </w:r>
                          </w:p>
                          <w:p w14:paraId="47417713" w14:textId="0EE01D04" w:rsidR="005D1310" w:rsidRPr="005D1310" w:rsidRDefault="005D1310" w:rsidP="005D1310">
                            <w:pPr>
                              <w:pStyle w:val="Lijstalinea"/>
                              <w:numPr>
                                <w:ilvl w:val="0"/>
                                <w:numId w:val="5"/>
                              </w:numPr>
                              <w:rPr>
                                <w:color w:val="FFFFFF" w:themeColor="background1"/>
                                <w:sz w:val="28"/>
                                <w:szCs w:val="28"/>
                              </w:rPr>
                            </w:pPr>
                            <w:r w:rsidRPr="005D1310">
                              <w:rPr>
                                <w:color w:val="FFFFFF" w:themeColor="background1"/>
                                <w:sz w:val="28"/>
                                <w:szCs w:val="28"/>
                              </w:rPr>
                              <w:t>Doorbreken van de eenzaamheid op de kamer</w:t>
                            </w:r>
                          </w:p>
                          <w:p w14:paraId="46C5CC6A" w14:textId="628532A7" w:rsidR="005D1310" w:rsidRPr="00E975C8" w:rsidRDefault="005D1310" w:rsidP="005D1310">
                            <w:pPr>
                              <w:rPr>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779A16" id="Tekstvak 4" o:spid="_x0000_s1029" type="#_x0000_t202" style="position:absolute;margin-left:66.75pt;margin-top:-8.25pt;width:456pt;height:395.6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" filled="f" stroked="f">
                <v:textbox>
                  <w:txbxContent>
                    <w:p w14:paraId="34DA85EC" w14:textId="77866E67" w:rsidR="005D1310" w:rsidRPr="00D52DD9" w:rsidRDefault="005D1310" w:rsidP="005D1310">
                      <w:pPr>
                        <w:pStyle w:val="Kop3"/>
                      </w:pPr>
                      <w:r>
                        <w:rPr>
                          <w:lang w:bidi="nl-NL"/>
                        </w:rPr>
                        <w:t>Doelstelling</w:t>
                      </w:r>
                    </w:p>
                    <w:p w14:paraId="3E506F19" w14:textId="77777777" w:rsidR="005D1310" w:rsidRDefault="005D1310" w:rsidP="005D1310">
                      <w:pPr>
                        <w:rPr>
                          <w:color w:val="FFFFFF" w:themeColor="background1"/>
                          <w:sz w:val="28"/>
                          <w:szCs w:val="28"/>
                        </w:rPr>
                      </w:pPr>
                    </w:p>
                    <w:p w14:paraId="0C413989" w14:textId="23B87957" w:rsidR="005D1310" w:rsidRPr="005D1310" w:rsidRDefault="005D1310" w:rsidP="005D1310">
                      <w:pPr>
                        <w:pStyle w:val="Lijstalinea"/>
                        <w:numPr>
                          <w:ilvl w:val="0"/>
                          <w:numId w:val="5"/>
                        </w:numPr>
                        <w:rPr>
                          <w:color w:val="FFFFFF" w:themeColor="background1"/>
                          <w:sz w:val="28"/>
                          <w:szCs w:val="28"/>
                        </w:rPr>
                      </w:pPr>
                      <w:r w:rsidRPr="005D1310">
                        <w:rPr>
                          <w:color w:val="FFFFFF" w:themeColor="background1"/>
                          <w:sz w:val="28"/>
                          <w:szCs w:val="28"/>
                        </w:rPr>
                        <w:t>Interactie tussen bewoners en personeel</w:t>
                      </w:r>
                    </w:p>
                    <w:p w14:paraId="7713C389" w14:textId="1EEB62FE" w:rsidR="005D1310" w:rsidRPr="005D1310" w:rsidRDefault="005D1310" w:rsidP="005D1310">
                      <w:pPr>
                        <w:pStyle w:val="Lijstalinea"/>
                        <w:numPr>
                          <w:ilvl w:val="0"/>
                          <w:numId w:val="5"/>
                        </w:numPr>
                        <w:rPr>
                          <w:color w:val="FFFFFF" w:themeColor="background1"/>
                          <w:sz w:val="28"/>
                          <w:szCs w:val="28"/>
                        </w:rPr>
                      </w:pPr>
                      <w:r w:rsidRPr="005D1310">
                        <w:rPr>
                          <w:color w:val="FFFFFF" w:themeColor="background1"/>
                          <w:sz w:val="28"/>
                          <w:szCs w:val="28"/>
                        </w:rPr>
                        <w:t>Stimuleren van de algemene kennis</w:t>
                      </w:r>
                    </w:p>
                    <w:p w14:paraId="47417713" w14:textId="0EE01D04" w:rsidR="005D1310" w:rsidRPr="005D1310" w:rsidRDefault="005D1310" w:rsidP="005D1310">
                      <w:pPr>
                        <w:pStyle w:val="Lijstalinea"/>
                        <w:numPr>
                          <w:ilvl w:val="0"/>
                          <w:numId w:val="5"/>
                        </w:numPr>
                        <w:rPr>
                          <w:color w:val="FFFFFF" w:themeColor="background1"/>
                          <w:sz w:val="28"/>
                          <w:szCs w:val="28"/>
                        </w:rPr>
                      </w:pPr>
                      <w:r w:rsidRPr="005D1310">
                        <w:rPr>
                          <w:color w:val="FFFFFF" w:themeColor="background1"/>
                          <w:sz w:val="28"/>
                          <w:szCs w:val="28"/>
                        </w:rPr>
                        <w:t>Doorbreken van de eenzaamheid op de kamer</w:t>
                      </w:r>
                    </w:p>
                    <w:p w14:paraId="46C5CC6A" w14:textId="628532A7" w:rsidR="005D1310" w:rsidRPr="00E975C8" w:rsidRDefault="005D1310" w:rsidP="005D1310">
                      <w:pPr>
                        <w:rPr>
                          <w:color w:val="FFFFFF" w:themeColor="background1"/>
                          <w:sz w:val="28"/>
                          <w:szCs w:val="28"/>
                        </w:rPr>
                      </w:pPr>
                    </w:p>
                  </w:txbxContent>
                </v:textbox>
              </v:shape>
            </w:pict>
          </mc:Fallback>
        </mc:AlternateContent>
      </w:r>
    </w:p>
    <w:p w14:paraId="267CFFC3" w14:textId="06FE9CD8" w:rsidR="005D1310" w:rsidRDefault="005D1310">
      <w:pPr>
        <w:rPr>
          <w:lang w:bidi="nl-NL"/>
        </w:rPr>
      </w:pPr>
    </w:p>
    <w:p w14:paraId="745E211C" w14:textId="46830D86" w:rsidR="005D1310" w:rsidRDefault="005D1310">
      <w:pPr>
        <w:rPr>
          <w:lang w:bidi="nl-NL"/>
        </w:rPr>
      </w:pPr>
    </w:p>
    <w:p w14:paraId="7A1F3B34" w14:textId="2485C388" w:rsidR="005D1310" w:rsidRDefault="005D1310">
      <w:pPr>
        <w:rPr>
          <w:lang w:bidi="nl-NL"/>
        </w:rPr>
      </w:pPr>
    </w:p>
    <w:p w14:paraId="7D02A5FA" w14:textId="03A13D2B" w:rsidR="005D1310" w:rsidRDefault="005D1310">
      <w:pPr>
        <w:rPr>
          <w:lang w:bidi="nl-NL"/>
        </w:rPr>
      </w:pPr>
    </w:p>
    <w:p w14:paraId="310E1333" w14:textId="792A2AF7" w:rsidR="005D1310" w:rsidRDefault="005D1310">
      <w:pPr>
        <w:rPr>
          <w:lang w:bidi="nl-NL"/>
        </w:rPr>
      </w:pPr>
    </w:p>
    <w:p w14:paraId="0FB3CB93" w14:textId="2818AA1C" w:rsidR="005D1310" w:rsidRDefault="005D1310">
      <w:pPr>
        <w:rPr>
          <w:lang w:bidi="nl-NL"/>
        </w:rPr>
      </w:pPr>
    </w:p>
    <w:p w14:paraId="27B03909" w14:textId="2AA195FE" w:rsidR="005D1310" w:rsidRDefault="005D1310">
      <w:pPr>
        <w:rPr>
          <w:lang w:bidi="nl-NL"/>
        </w:rPr>
      </w:pPr>
      <w:r>
        <w:rPr>
          <w:noProof/>
          <w:lang w:bidi="nl-NL"/>
        </w:rPr>
        <w:drawing>
          <wp:anchor distT="0" distB="0" distL="114300" distR="114300" simplePos="0" relativeHeight="251740160" behindDoc="0" locked="0" layoutInCell="1" allowOverlap="1" wp14:anchorId="377D1057" wp14:editId="5AB9A706">
            <wp:simplePos x="0" y="0"/>
            <wp:positionH relativeFrom="column">
              <wp:posOffset>2266950</wp:posOffset>
            </wp:positionH>
            <wp:positionV relativeFrom="paragraph">
              <wp:posOffset>6985</wp:posOffset>
            </wp:positionV>
            <wp:extent cx="3933825" cy="3261576"/>
            <wp:effectExtent l="76200" t="76200" r="85725" b="1196340"/>
            <wp:wrapNone/>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l="8846"/>
                    <a:stretch/>
                  </pic:blipFill>
                  <pic:spPr bwMode="auto">
                    <a:xfrm>
                      <a:off x="0" y="0"/>
                      <a:ext cx="3941282" cy="3267758"/>
                    </a:xfrm>
                    <a:prstGeom prst="ellipse">
                      <a:avLst/>
                    </a:prstGeom>
                    <a:ln w="63500" cap="rnd">
                      <a:solidFill>
                        <a:schemeClr val="bg1"/>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ECCF77" w14:textId="1B133A20" w:rsidR="005D1310" w:rsidRDefault="005D1310">
      <w:pPr>
        <w:rPr>
          <w:lang w:bidi="nl-NL"/>
        </w:rPr>
      </w:pPr>
    </w:p>
    <w:p w14:paraId="76EADE77" w14:textId="2431D87C" w:rsidR="005D1310" w:rsidRDefault="005D1310">
      <w:pPr>
        <w:rPr>
          <w:lang w:bidi="nl-NL"/>
        </w:rPr>
      </w:pPr>
    </w:p>
    <w:p w14:paraId="7068159E" w14:textId="27558CCA" w:rsidR="005D1310" w:rsidRDefault="005D1310">
      <w:pPr>
        <w:rPr>
          <w:lang w:bidi="nl-NL"/>
        </w:rPr>
      </w:pPr>
    </w:p>
    <w:p w14:paraId="2D5B5BE6" w14:textId="643E3A0D" w:rsidR="005D1310" w:rsidRDefault="005D1310">
      <w:pPr>
        <w:rPr>
          <w:lang w:bidi="nl-NL"/>
        </w:rPr>
      </w:pPr>
    </w:p>
    <w:p w14:paraId="721F982F" w14:textId="3B18A4E7" w:rsidR="005D1310" w:rsidRDefault="005D1310">
      <w:pPr>
        <w:rPr>
          <w:lang w:bidi="nl-NL"/>
        </w:rPr>
      </w:pPr>
    </w:p>
    <w:p w14:paraId="3F8F3D68" w14:textId="75339AF1" w:rsidR="005D1310" w:rsidRDefault="005D1310">
      <w:pPr>
        <w:rPr>
          <w:lang w:bidi="nl-NL"/>
        </w:rPr>
      </w:pPr>
    </w:p>
    <w:p w14:paraId="57CBF96C" w14:textId="472C9766" w:rsidR="005D1310" w:rsidRDefault="005D1310">
      <w:pPr>
        <w:rPr>
          <w:lang w:bidi="nl-NL"/>
        </w:rPr>
      </w:pPr>
    </w:p>
    <w:p w14:paraId="14B904DD" w14:textId="10AC8E90" w:rsidR="005D1310" w:rsidRDefault="005D1310">
      <w:pPr>
        <w:rPr>
          <w:lang w:bidi="nl-NL"/>
        </w:rPr>
      </w:pPr>
    </w:p>
    <w:p w14:paraId="24F56E82" w14:textId="5B6C2D23" w:rsidR="005D1310" w:rsidRDefault="005D1310">
      <w:pPr>
        <w:rPr>
          <w:lang w:bidi="nl-NL"/>
        </w:rPr>
      </w:pPr>
    </w:p>
    <w:p w14:paraId="0910F6FA" w14:textId="3192D96C" w:rsidR="005D1310" w:rsidRDefault="005D1310">
      <w:pPr>
        <w:rPr>
          <w:lang w:bidi="nl-NL"/>
        </w:rPr>
      </w:pPr>
    </w:p>
    <w:p w14:paraId="1AB0B1FA" w14:textId="3B7AF85A" w:rsidR="005D1310" w:rsidRDefault="005D1310">
      <w:pPr>
        <w:rPr>
          <w:lang w:bidi="nl-NL"/>
        </w:rPr>
      </w:pPr>
      <w:r>
        <w:rPr>
          <w:noProof/>
          <w:lang w:bidi="nl-NL"/>
        </w:rPr>
        <mc:AlternateContent>
          <mc:Choice Requires="wps">
            <w:drawing>
              <wp:anchor distT="0" distB="0" distL="114300" distR="114300" simplePos="0" relativeHeight="251739136" behindDoc="0" locked="0" layoutInCell="1" allowOverlap="1" wp14:anchorId="7DC21A6A" wp14:editId="4D52D62F">
                <wp:simplePos x="0" y="0"/>
                <wp:positionH relativeFrom="column">
                  <wp:posOffset>-1133475</wp:posOffset>
                </wp:positionH>
                <wp:positionV relativeFrom="paragraph">
                  <wp:posOffset>276225</wp:posOffset>
                </wp:positionV>
                <wp:extent cx="5230495" cy="5230495"/>
                <wp:effectExtent l="38100" t="38100" r="46355" b="46355"/>
                <wp:wrapNone/>
                <wp:docPr id="5" name="Ovaal 5" title="Afstuderen"/>
                <wp:cNvGraphicFramePr/>
                <a:graphic xmlns:a="http://schemas.openxmlformats.org/drawingml/2006/main">
                  <a:graphicData uri="http://schemas.microsoft.com/office/word/2010/wordprocessingShape">
                    <wps:wsp>
                      <wps:cNvSpPr/>
                      <wps:spPr>
                        <a:xfrm>
                          <a:off x="0" y="0"/>
                          <a:ext cx="5230495" cy="5230495"/>
                        </a:xfrm>
                        <a:prstGeom prst="ellipse">
                          <a:avLst/>
                        </a:prstGeom>
                        <a:blipFill dpi="0" rotWithShape="1">
                          <a:blip r:embed="rId13" cstate="print">
                            <a:extLst>
                              <a:ext uri="{28A0092B-C50C-407E-A947-70E740481C1C}">
                                <a14:useLocalDpi xmlns:a14="http://schemas.microsoft.com/office/drawing/2010/main" val="0"/>
                              </a:ext>
                            </a:extLst>
                          </a:blip>
                          <a:srcRect/>
                          <a:stretch>
                            <a:fillRect/>
                          </a:stretch>
                        </a:blipFill>
                        <a:ln w="762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F1C48E" id="Ovaal 5" o:spid="_x0000_s1026" alt="Titel: Afstuderen" style="position:absolute;margin-left:-89.25pt;margin-top:21.75pt;width:411.85pt;height:411.8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" strokecolor="window" strokeweight="6pt">
                <v:fill r:id="rId14" o:title="" recolor="t" rotate="t" type="frame"/>
                <v:stroke joinstyle="miter"/>
              </v:oval>
            </w:pict>
          </mc:Fallback>
        </mc:AlternateContent>
      </w:r>
    </w:p>
    <w:p w14:paraId="65FDE462" w14:textId="582F617C" w:rsidR="005D1310" w:rsidRDefault="005D1310">
      <w:pPr>
        <w:rPr>
          <w:lang w:bidi="nl-NL"/>
        </w:rPr>
      </w:pPr>
    </w:p>
    <w:p w14:paraId="2CBBC2BE" w14:textId="3A2AADB1" w:rsidR="005D1310" w:rsidRDefault="005D1310">
      <w:pPr>
        <w:rPr>
          <w:lang w:bidi="nl-NL"/>
        </w:rPr>
      </w:pPr>
    </w:p>
    <w:p w14:paraId="125641C2" w14:textId="12257CE1" w:rsidR="005D1310" w:rsidRDefault="005D1310">
      <w:pPr>
        <w:rPr>
          <w:lang w:bidi="nl-NL"/>
        </w:rPr>
      </w:pPr>
    </w:p>
    <w:p w14:paraId="43348F91" w14:textId="5274809F" w:rsidR="005D1310" w:rsidRDefault="005D1310">
      <w:pPr>
        <w:rPr>
          <w:lang w:bidi="nl-NL"/>
        </w:rPr>
      </w:pPr>
    </w:p>
    <w:p w14:paraId="5A773086" w14:textId="298D5993" w:rsidR="005D1310" w:rsidRDefault="005D1310">
      <w:pPr>
        <w:rPr>
          <w:lang w:bidi="nl-NL"/>
        </w:rPr>
      </w:pPr>
    </w:p>
    <w:p w14:paraId="2EB22E86" w14:textId="04AFA785" w:rsidR="005D1310" w:rsidRDefault="005D1310">
      <w:pPr>
        <w:rPr>
          <w:lang w:bidi="nl-NL"/>
        </w:rPr>
      </w:pPr>
    </w:p>
    <w:p w14:paraId="61BA4ED0" w14:textId="436E75ED" w:rsidR="005D1310" w:rsidRDefault="005D1310">
      <w:pPr>
        <w:rPr>
          <w:lang w:bidi="nl-NL"/>
        </w:rPr>
      </w:pPr>
    </w:p>
    <w:p w14:paraId="7FAEE24E" w14:textId="732CC909" w:rsidR="005D1310" w:rsidRDefault="005D1310">
      <w:pPr>
        <w:rPr>
          <w:lang w:bidi="nl-NL"/>
        </w:rPr>
      </w:pPr>
    </w:p>
    <w:p w14:paraId="18296478" w14:textId="07000F5D" w:rsidR="005D1310" w:rsidRDefault="005D1310">
      <w:pPr>
        <w:rPr>
          <w:lang w:bidi="nl-NL"/>
        </w:rPr>
      </w:pPr>
    </w:p>
    <w:p w14:paraId="285A0601" w14:textId="20A51614" w:rsidR="005D1310" w:rsidRDefault="005D1310">
      <w:pPr>
        <w:rPr>
          <w:lang w:bidi="nl-NL"/>
        </w:rPr>
      </w:pPr>
    </w:p>
    <w:p w14:paraId="784CBC34" w14:textId="32DD06E9" w:rsidR="005D1310" w:rsidRDefault="005D1310">
      <w:pPr>
        <w:rPr>
          <w:lang w:bidi="nl-NL"/>
        </w:rPr>
      </w:pPr>
    </w:p>
    <w:p w14:paraId="645EE166" w14:textId="26F9EE35" w:rsidR="005D1310" w:rsidRDefault="005D1310">
      <w:pPr>
        <w:rPr>
          <w:lang w:bidi="nl-NL"/>
        </w:rPr>
      </w:pPr>
    </w:p>
    <w:p w14:paraId="5D342D29" w14:textId="35B569CB" w:rsidR="005D1310" w:rsidRDefault="005D1310">
      <w:pPr>
        <w:rPr>
          <w:lang w:bidi="nl-NL"/>
        </w:rPr>
      </w:pPr>
    </w:p>
    <w:p w14:paraId="0BA859CE" w14:textId="5489EB22" w:rsidR="005D1310" w:rsidRDefault="005D1310">
      <w:pPr>
        <w:rPr>
          <w:lang w:bidi="nl-NL"/>
        </w:rPr>
      </w:pPr>
    </w:p>
    <w:p w14:paraId="4A0E5323" w14:textId="2298531D" w:rsidR="005D1310" w:rsidRDefault="005D1310">
      <w:pPr>
        <w:rPr>
          <w:lang w:bidi="nl-NL"/>
        </w:rPr>
      </w:pPr>
    </w:p>
    <w:p w14:paraId="48B93A81" w14:textId="05063ED5" w:rsidR="005D1310" w:rsidRDefault="005D1310">
      <w:pPr>
        <w:rPr>
          <w:lang w:bidi="nl-NL"/>
        </w:rPr>
      </w:pPr>
    </w:p>
    <w:p w14:paraId="380862DB" w14:textId="77777777" w:rsidR="005D1310" w:rsidRDefault="005D1310"/>
    <w:p w14:paraId="3A11DC58" w14:textId="51A9CB98" w:rsidR="00E975C8" w:rsidRDefault="005D1310">
      <w:r>
        <w:rPr>
          <w:noProof/>
          <w:lang w:bidi="nl-NL"/>
        </w:rPr>
        <w:lastRenderedPageBreak/>
        <mc:AlternateContent>
          <mc:Choice Requires="wps">
            <w:drawing>
              <wp:anchor distT="0" distB="0" distL="114300" distR="114300" simplePos="0" relativeHeight="251664384" behindDoc="0" locked="0" layoutInCell="1" allowOverlap="1" wp14:anchorId="5325EF2D" wp14:editId="13304ED1">
                <wp:simplePos x="0" y="0"/>
                <wp:positionH relativeFrom="column">
                  <wp:posOffset>285750</wp:posOffset>
                </wp:positionH>
                <wp:positionV relativeFrom="paragraph">
                  <wp:posOffset>57150</wp:posOffset>
                </wp:positionV>
                <wp:extent cx="4286250" cy="5024120"/>
                <wp:effectExtent l="0" t="0" r="0" b="5080"/>
                <wp:wrapNone/>
                <wp:docPr id="110" name="Tekstvak 110"/>
                <wp:cNvGraphicFramePr/>
                <a:graphic xmlns:a="http://schemas.openxmlformats.org/drawingml/2006/main">
                  <a:graphicData uri="http://schemas.microsoft.com/office/word/2010/wordprocessingShape">
                    <wps:wsp>
                      <wps:cNvSpPr txBox="1"/>
                      <wps:spPr>
                        <a:xfrm>
                          <a:off x="0" y="0"/>
                          <a:ext cx="4286250" cy="50241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8EAC5F3" w14:textId="0E073502" w:rsidR="00605FF9" w:rsidRPr="00D52DD9" w:rsidRDefault="00C62EE7" w:rsidP="00DD215D">
                            <w:pPr>
                              <w:pStyle w:val="Kop3"/>
                            </w:pPr>
                            <w:bookmarkStart w:id="0" w:name="_Hlk40948055"/>
                            <w:r>
                              <w:rPr>
                                <w:lang w:bidi="nl-NL"/>
                              </w:rPr>
                              <w:t>voorbereiding</w:t>
                            </w:r>
                          </w:p>
                          <w:p w14:paraId="7075CBAC" w14:textId="77777777" w:rsidR="00E975C8" w:rsidRDefault="00E975C8" w:rsidP="00DD215D">
                            <w:pPr>
                              <w:rPr>
                                <w:color w:val="FFFFFF" w:themeColor="background1"/>
                                <w:sz w:val="28"/>
                                <w:szCs w:val="28"/>
                              </w:rPr>
                            </w:pPr>
                          </w:p>
                          <w:p w14:paraId="7CC47F81" w14:textId="578DA813" w:rsidR="00C62EE7" w:rsidRPr="00E975C8" w:rsidRDefault="00D36E5F" w:rsidP="00DD215D">
                            <w:pPr>
                              <w:rPr>
                                <w:color w:val="FFFFFF" w:themeColor="background1"/>
                                <w:sz w:val="28"/>
                                <w:szCs w:val="28"/>
                              </w:rPr>
                            </w:pPr>
                            <w:r w:rsidRPr="00E975C8">
                              <w:rPr>
                                <w:color w:val="FFFFFF" w:themeColor="background1"/>
                                <w:sz w:val="28"/>
                                <w:szCs w:val="28"/>
                              </w:rPr>
                              <w:t>De</w:t>
                            </w:r>
                            <w:r w:rsidR="00C62EE7" w:rsidRPr="00E975C8">
                              <w:rPr>
                                <w:color w:val="FFFFFF" w:themeColor="background1"/>
                                <w:sz w:val="28"/>
                                <w:szCs w:val="28"/>
                              </w:rPr>
                              <w:t xml:space="preserve"> vragen, raadsels, rebussen worden </w:t>
                            </w:r>
                            <w:proofErr w:type="spellStart"/>
                            <w:r w:rsidR="00C62EE7" w:rsidRPr="00E975C8">
                              <w:rPr>
                                <w:color w:val="FFFFFF" w:themeColor="background1"/>
                                <w:sz w:val="28"/>
                                <w:szCs w:val="28"/>
                              </w:rPr>
                              <w:t>uitgetijpt</w:t>
                            </w:r>
                            <w:proofErr w:type="spellEnd"/>
                            <w:r w:rsidR="00C62EE7" w:rsidRPr="00E975C8">
                              <w:rPr>
                                <w:color w:val="FFFFFF" w:themeColor="background1"/>
                                <w:sz w:val="28"/>
                                <w:szCs w:val="28"/>
                              </w:rPr>
                              <w:t xml:space="preserve"> en vergroot op A4 formaat. Je kan dit doen door middel van knippen en plakken</w:t>
                            </w:r>
                            <w:r w:rsidRPr="00E975C8">
                              <w:rPr>
                                <w:color w:val="FFFFFF" w:themeColor="background1"/>
                                <w:sz w:val="28"/>
                                <w:szCs w:val="28"/>
                              </w:rPr>
                              <w:t xml:space="preserve"> van onze vragen die je</w:t>
                            </w:r>
                            <w:r w:rsidR="00C62EE7" w:rsidRPr="00E975C8">
                              <w:rPr>
                                <w:color w:val="FFFFFF" w:themeColor="background1"/>
                                <w:sz w:val="28"/>
                                <w:szCs w:val="28"/>
                              </w:rPr>
                              <w:t xml:space="preserve"> vindt op de volgende pagina</w:t>
                            </w:r>
                            <w:r w:rsidRPr="00E975C8">
                              <w:rPr>
                                <w:color w:val="FFFFFF" w:themeColor="background1"/>
                                <w:sz w:val="28"/>
                                <w:szCs w:val="28"/>
                              </w:rPr>
                              <w:t>’s.</w:t>
                            </w:r>
                            <w:r w:rsidR="00C62EE7" w:rsidRPr="00E975C8">
                              <w:rPr>
                                <w:color w:val="FFFFFF" w:themeColor="background1"/>
                                <w:sz w:val="28"/>
                                <w:szCs w:val="28"/>
                              </w:rPr>
                              <w:t xml:space="preserve"> </w:t>
                            </w:r>
                          </w:p>
                          <w:p w14:paraId="3CD7913D" w14:textId="200B865F" w:rsidR="00C62EE7" w:rsidRPr="00E975C8" w:rsidRDefault="00D36E5F" w:rsidP="00DD215D">
                            <w:pPr>
                              <w:rPr>
                                <w:color w:val="FFFFFF" w:themeColor="background1"/>
                                <w:sz w:val="28"/>
                                <w:szCs w:val="28"/>
                              </w:rPr>
                            </w:pPr>
                            <w:r w:rsidRPr="00E975C8">
                              <w:rPr>
                                <w:color w:val="FFFFFF" w:themeColor="background1"/>
                                <w:sz w:val="28"/>
                                <w:szCs w:val="28"/>
                              </w:rPr>
                              <w:t>Ze</w:t>
                            </w:r>
                            <w:r w:rsidR="00C62EE7" w:rsidRPr="00E975C8">
                              <w:rPr>
                                <w:color w:val="FFFFFF" w:themeColor="background1"/>
                                <w:sz w:val="28"/>
                                <w:szCs w:val="28"/>
                              </w:rPr>
                              <w:t xml:space="preserve"> worden voorzien van een volgnummer en doorheen de verdieping omhoog gehangen.</w:t>
                            </w:r>
                            <w:r w:rsidRPr="00E975C8">
                              <w:rPr>
                                <w:color w:val="FFFFFF" w:themeColor="background1"/>
                                <w:sz w:val="28"/>
                                <w:szCs w:val="28"/>
                              </w:rPr>
                              <w:t xml:space="preserve"> Om deze proper te houden of meermaals te kunnen gebruiken </w:t>
                            </w:r>
                            <w:r w:rsidR="00E975C8">
                              <w:rPr>
                                <w:color w:val="FFFFFF" w:themeColor="background1"/>
                                <w:sz w:val="28"/>
                                <w:szCs w:val="28"/>
                              </w:rPr>
                              <w:t>is het aangeraden om</w:t>
                            </w:r>
                            <w:r w:rsidRPr="00E975C8">
                              <w:rPr>
                                <w:color w:val="FFFFFF" w:themeColor="background1"/>
                                <w:sz w:val="28"/>
                                <w:szCs w:val="28"/>
                              </w:rPr>
                              <w:t xml:space="preserve"> ze </w:t>
                            </w:r>
                            <w:r w:rsidR="00E975C8">
                              <w:rPr>
                                <w:color w:val="FFFFFF" w:themeColor="background1"/>
                                <w:sz w:val="28"/>
                                <w:szCs w:val="28"/>
                              </w:rPr>
                              <w:t xml:space="preserve">te </w:t>
                            </w:r>
                            <w:r w:rsidRPr="00E975C8">
                              <w:rPr>
                                <w:color w:val="FFFFFF" w:themeColor="background1"/>
                                <w:sz w:val="28"/>
                                <w:szCs w:val="28"/>
                              </w:rPr>
                              <w:t>plastificeren.</w:t>
                            </w:r>
                          </w:p>
                          <w:bookmarkEnd w:id="0"/>
                          <w:p w14:paraId="0D542075" w14:textId="0BBBAF35" w:rsidR="00C62EE7" w:rsidRPr="00E975C8" w:rsidRDefault="00D36E5F" w:rsidP="00DD215D">
                            <w:pPr>
                              <w:rPr>
                                <w:color w:val="FFFFFF" w:themeColor="background1"/>
                                <w:sz w:val="28"/>
                                <w:szCs w:val="28"/>
                              </w:rPr>
                            </w:pPr>
                            <w:r w:rsidRPr="00E975C8">
                              <w:rPr>
                                <w:color w:val="FFFFFF" w:themeColor="background1"/>
                                <w:sz w:val="28"/>
                                <w:szCs w:val="28"/>
                              </w:rPr>
                              <w:t>Alle bewoners worden uitgenodigd om deze wandelzoektocht te maken</w:t>
                            </w:r>
                            <w:r w:rsidR="00E975C8">
                              <w:rPr>
                                <w:color w:val="FFFFFF" w:themeColor="background1"/>
                                <w:sz w:val="28"/>
                                <w:szCs w:val="28"/>
                              </w:rPr>
                              <w:t xml:space="preserve"> </w:t>
                            </w:r>
                            <w:proofErr w:type="spellStart"/>
                            <w:r w:rsidR="00E975C8">
                              <w:rPr>
                                <w:color w:val="FFFFFF" w:themeColor="background1"/>
                                <w:sz w:val="28"/>
                                <w:szCs w:val="28"/>
                              </w:rPr>
                              <w:t>dmv</w:t>
                            </w:r>
                            <w:proofErr w:type="spellEnd"/>
                            <w:r w:rsidR="00E975C8">
                              <w:rPr>
                                <w:color w:val="FFFFFF" w:themeColor="background1"/>
                                <w:sz w:val="28"/>
                                <w:szCs w:val="28"/>
                              </w:rPr>
                              <w:t xml:space="preserve"> mondelinge reclame en/of affiches. </w:t>
                            </w:r>
                            <w:r w:rsidR="00E975C8">
                              <w:rPr>
                                <w:color w:val="FFFFFF" w:themeColor="background1"/>
                                <w:sz w:val="28"/>
                                <w:szCs w:val="28"/>
                              </w:rPr>
                              <w:br/>
                              <w:t>Elke bewoner is vrij te kiezen wanneer hij de zoektocht doorheen de verdieping aanvat.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25EF2D" id="Tekstvak 110" o:spid="_x0000_s1030" type="#_x0000_t202" style="position:absolute;margin-left:22.5pt;margin-top:4.5pt;width:337.5pt;height:395.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" filled="f" stroked="f">
                <v:textbox>
                  <w:txbxContent>
                    <w:p w14:paraId="58EAC5F3" w14:textId="0E073502" w:rsidR="00605FF9" w:rsidRPr="00D52DD9" w:rsidRDefault="00C62EE7" w:rsidP="00DD215D">
                      <w:pPr>
                        <w:pStyle w:val="Kop3"/>
                      </w:pPr>
                      <w:bookmarkStart w:id="1" w:name="_Hlk40948055"/>
                      <w:r>
                        <w:rPr>
                          <w:lang w:bidi="nl-NL"/>
                        </w:rPr>
                        <w:t>voorbereiding</w:t>
                      </w:r>
                    </w:p>
                    <w:p w14:paraId="7075CBAC" w14:textId="77777777" w:rsidR="00E975C8" w:rsidRDefault="00E975C8" w:rsidP="00DD215D">
                      <w:pPr>
                        <w:rPr>
                          <w:color w:val="FFFFFF" w:themeColor="background1"/>
                          <w:sz w:val="28"/>
                          <w:szCs w:val="28"/>
                        </w:rPr>
                      </w:pPr>
                    </w:p>
                    <w:p w14:paraId="7CC47F81" w14:textId="578DA813" w:rsidR="00C62EE7" w:rsidRPr="00E975C8" w:rsidRDefault="00D36E5F" w:rsidP="00DD215D">
                      <w:pPr>
                        <w:rPr>
                          <w:color w:val="FFFFFF" w:themeColor="background1"/>
                          <w:sz w:val="28"/>
                          <w:szCs w:val="28"/>
                        </w:rPr>
                      </w:pPr>
                      <w:r w:rsidRPr="00E975C8">
                        <w:rPr>
                          <w:color w:val="FFFFFF" w:themeColor="background1"/>
                          <w:sz w:val="28"/>
                          <w:szCs w:val="28"/>
                        </w:rPr>
                        <w:t>De</w:t>
                      </w:r>
                      <w:r w:rsidR="00C62EE7" w:rsidRPr="00E975C8">
                        <w:rPr>
                          <w:color w:val="FFFFFF" w:themeColor="background1"/>
                          <w:sz w:val="28"/>
                          <w:szCs w:val="28"/>
                        </w:rPr>
                        <w:t xml:space="preserve"> vragen, raadsels, rebussen worden </w:t>
                      </w:r>
                      <w:proofErr w:type="spellStart"/>
                      <w:r w:rsidR="00C62EE7" w:rsidRPr="00E975C8">
                        <w:rPr>
                          <w:color w:val="FFFFFF" w:themeColor="background1"/>
                          <w:sz w:val="28"/>
                          <w:szCs w:val="28"/>
                        </w:rPr>
                        <w:t>uitgetijpt</w:t>
                      </w:r>
                      <w:proofErr w:type="spellEnd"/>
                      <w:r w:rsidR="00C62EE7" w:rsidRPr="00E975C8">
                        <w:rPr>
                          <w:color w:val="FFFFFF" w:themeColor="background1"/>
                          <w:sz w:val="28"/>
                          <w:szCs w:val="28"/>
                        </w:rPr>
                        <w:t xml:space="preserve"> en vergroot op A4 formaat. Je kan dit doen door middel van knippen en plakken</w:t>
                      </w:r>
                      <w:r w:rsidRPr="00E975C8">
                        <w:rPr>
                          <w:color w:val="FFFFFF" w:themeColor="background1"/>
                          <w:sz w:val="28"/>
                          <w:szCs w:val="28"/>
                        </w:rPr>
                        <w:t xml:space="preserve"> van onze vragen die je</w:t>
                      </w:r>
                      <w:r w:rsidR="00C62EE7" w:rsidRPr="00E975C8">
                        <w:rPr>
                          <w:color w:val="FFFFFF" w:themeColor="background1"/>
                          <w:sz w:val="28"/>
                          <w:szCs w:val="28"/>
                        </w:rPr>
                        <w:t xml:space="preserve"> vindt op de volgende pagina</w:t>
                      </w:r>
                      <w:r w:rsidRPr="00E975C8">
                        <w:rPr>
                          <w:color w:val="FFFFFF" w:themeColor="background1"/>
                          <w:sz w:val="28"/>
                          <w:szCs w:val="28"/>
                        </w:rPr>
                        <w:t>’s.</w:t>
                      </w:r>
                      <w:r w:rsidR="00C62EE7" w:rsidRPr="00E975C8">
                        <w:rPr>
                          <w:color w:val="FFFFFF" w:themeColor="background1"/>
                          <w:sz w:val="28"/>
                          <w:szCs w:val="28"/>
                        </w:rPr>
                        <w:t xml:space="preserve"> </w:t>
                      </w:r>
                    </w:p>
                    <w:p w14:paraId="3CD7913D" w14:textId="200B865F" w:rsidR="00C62EE7" w:rsidRPr="00E975C8" w:rsidRDefault="00D36E5F" w:rsidP="00DD215D">
                      <w:pPr>
                        <w:rPr>
                          <w:color w:val="FFFFFF" w:themeColor="background1"/>
                          <w:sz w:val="28"/>
                          <w:szCs w:val="28"/>
                        </w:rPr>
                      </w:pPr>
                      <w:r w:rsidRPr="00E975C8">
                        <w:rPr>
                          <w:color w:val="FFFFFF" w:themeColor="background1"/>
                          <w:sz w:val="28"/>
                          <w:szCs w:val="28"/>
                        </w:rPr>
                        <w:t>Ze</w:t>
                      </w:r>
                      <w:r w:rsidR="00C62EE7" w:rsidRPr="00E975C8">
                        <w:rPr>
                          <w:color w:val="FFFFFF" w:themeColor="background1"/>
                          <w:sz w:val="28"/>
                          <w:szCs w:val="28"/>
                        </w:rPr>
                        <w:t xml:space="preserve"> worden voorzien van een volgnummer en doorheen de verdieping omhoog gehangen.</w:t>
                      </w:r>
                      <w:r w:rsidRPr="00E975C8">
                        <w:rPr>
                          <w:color w:val="FFFFFF" w:themeColor="background1"/>
                          <w:sz w:val="28"/>
                          <w:szCs w:val="28"/>
                        </w:rPr>
                        <w:t xml:space="preserve"> Om deze proper te houden of meermaals te kunnen gebruiken </w:t>
                      </w:r>
                      <w:r w:rsidR="00E975C8">
                        <w:rPr>
                          <w:color w:val="FFFFFF" w:themeColor="background1"/>
                          <w:sz w:val="28"/>
                          <w:szCs w:val="28"/>
                        </w:rPr>
                        <w:t>is het aangeraden om</w:t>
                      </w:r>
                      <w:r w:rsidRPr="00E975C8">
                        <w:rPr>
                          <w:color w:val="FFFFFF" w:themeColor="background1"/>
                          <w:sz w:val="28"/>
                          <w:szCs w:val="28"/>
                        </w:rPr>
                        <w:t xml:space="preserve"> ze </w:t>
                      </w:r>
                      <w:r w:rsidR="00E975C8">
                        <w:rPr>
                          <w:color w:val="FFFFFF" w:themeColor="background1"/>
                          <w:sz w:val="28"/>
                          <w:szCs w:val="28"/>
                        </w:rPr>
                        <w:t xml:space="preserve">te </w:t>
                      </w:r>
                      <w:r w:rsidRPr="00E975C8">
                        <w:rPr>
                          <w:color w:val="FFFFFF" w:themeColor="background1"/>
                          <w:sz w:val="28"/>
                          <w:szCs w:val="28"/>
                        </w:rPr>
                        <w:t>plastificeren.</w:t>
                      </w:r>
                    </w:p>
                    <w:bookmarkEnd w:id="1"/>
                    <w:p w14:paraId="0D542075" w14:textId="0BBBAF35" w:rsidR="00C62EE7" w:rsidRPr="00E975C8" w:rsidRDefault="00D36E5F" w:rsidP="00DD215D">
                      <w:pPr>
                        <w:rPr>
                          <w:color w:val="FFFFFF" w:themeColor="background1"/>
                          <w:sz w:val="28"/>
                          <w:szCs w:val="28"/>
                        </w:rPr>
                      </w:pPr>
                      <w:r w:rsidRPr="00E975C8">
                        <w:rPr>
                          <w:color w:val="FFFFFF" w:themeColor="background1"/>
                          <w:sz w:val="28"/>
                          <w:szCs w:val="28"/>
                        </w:rPr>
                        <w:t>Alle bewoners worden uitgenodigd om deze wandelzoektocht te maken</w:t>
                      </w:r>
                      <w:r w:rsidR="00E975C8">
                        <w:rPr>
                          <w:color w:val="FFFFFF" w:themeColor="background1"/>
                          <w:sz w:val="28"/>
                          <w:szCs w:val="28"/>
                        </w:rPr>
                        <w:t xml:space="preserve"> </w:t>
                      </w:r>
                      <w:proofErr w:type="spellStart"/>
                      <w:r w:rsidR="00E975C8">
                        <w:rPr>
                          <w:color w:val="FFFFFF" w:themeColor="background1"/>
                          <w:sz w:val="28"/>
                          <w:szCs w:val="28"/>
                        </w:rPr>
                        <w:t>dmv</w:t>
                      </w:r>
                      <w:proofErr w:type="spellEnd"/>
                      <w:r w:rsidR="00E975C8">
                        <w:rPr>
                          <w:color w:val="FFFFFF" w:themeColor="background1"/>
                          <w:sz w:val="28"/>
                          <w:szCs w:val="28"/>
                        </w:rPr>
                        <w:t xml:space="preserve"> mondelinge reclame en/of affiches. </w:t>
                      </w:r>
                      <w:r w:rsidR="00E975C8">
                        <w:rPr>
                          <w:color w:val="FFFFFF" w:themeColor="background1"/>
                          <w:sz w:val="28"/>
                          <w:szCs w:val="28"/>
                        </w:rPr>
                        <w:br/>
                        <w:t>Elke bewoner is vrij te kiezen wanneer hij de zoektocht doorheen de verdieping aanvat.</w:t>
                      </w:r>
                    </w:p>
                  </w:txbxContent>
                </v:textbox>
              </v:shape>
            </w:pict>
          </mc:Fallback>
        </mc:AlternateContent>
      </w:r>
      <w:r>
        <w:rPr>
          <w:noProof/>
          <w:lang w:bidi="nl-NL"/>
        </w:rPr>
        <mc:AlternateContent>
          <mc:Choice Requires="wps">
            <w:drawing>
              <wp:anchor distT="0" distB="0" distL="114300" distR="114300" simplePos="0" relativeHeight="251662336" behindDoc="0" locked="0" layoutInCell="1" allowOverlap="1" wp14:anchorId="74FB023C" wp14:editId="660CDAB5">
                <wp:simplePos x="0" y="0"/>
                <wp:positionH relativeFrom="column">
                  <wp:posOffset>-885825</wp:posOffset>
                </wp:positionH>
                <wp:positionV relativeFrom="paragraph">
                  <wp:posOffset>-450215</wp:posOffset>
                </wp:positionV>
                <wp:extent cx="7357110" cy="10772775"/>
                <wp:effectExtent l="0" t="0" r="0" b="9525"/>
                <wp:wrapNone/>
                <wp:docPr id="80" name="Rechthoek 80" title="Rechthoek"/>
                <wp:cNvGraphicFramePr/>
                <a:graphic xmlns:a="http://schemas.openxmlformats.org/drawingml/2006/main">
                  <a:graphicData uri="http://schemas.microsoft.com/office/word/2010/wordprocessingShape">
                    <wps:wsp>
                      <wps:cNvSpPr/>
                      <wps:spPr>
                        <a:xfrm flipH="1">
                          <a:off x="0" y="0"/>
                          <a:ext cx="7357110" cy="1077277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2181F2F" w14:textId="171E2FD3" w:rsidR="00E975C8" w:rsidRDefault="00E975C8" w:rsidP="00E975C8">
                            <w:pPr>
                              <w:jc w:val="center"/>
                            </w:pPr>
                          </w:p>
                          <w:p w14:paraId="7C1D7276" w14:textId="10BD1DA5" w:rsidR="00E975C8" w:rsidRDefault="00E975C8" w:rsidP="00E975C8">
                            <w:pPr>
                              <w:jc w:val="center"/>
                            </w:pPr>
                          </w:p>
                          <w:p w14:paraId="4226F152" w14:textId="6B04C156" w:rsidR="00E975C8" w:rsidRDefault="00E975C8" w:rsidP="00E975C8">
                            <w:pPr>
                              <w:jc w:val="center"/>
                            </w:pPr>
                          </w:p>
                          <w:p w14:paraId="3079E552" w14:textId="4F5F55FA" w:rsidR="00E975C8" w:rsidRDefault="00E975C8" w:rsidP="00E975C8">
                            <w:pPr>
                              <w:jc w:val="center"/>
                            </w:pPr>
                          </w:p>
                          <w:p w14:paraId="177233D6" w14:textId="133B4E52" w:rsidR="00E975C8" w:rsidRDefault="00E975C8" w:rsidP="00E975C8">
                            <w:pPr>
                              <w:jc w:val="center"/>
                            </w:pPr>
                          </w:p>
                          <w:p w14:paraId="65384E64" w14:textId="3C2451C8" w:rsidR="00E975C8" w:rsidRDefault="00E975C8" w:rsidP="00E975C8">
                            <w:pPr>
                              <w:jc w:val="center"/>
                            </w:pPr>
                          </w:p>
                          <w:p w14:paraId="58623E5F" w14:textId="4BFF9EBF" w:rsidR="00E975C8" w:rsidRDefault="00E975C8" w:rsidP="00E975C8">
                            <w:pPr>
                              <w:jc w:val="center"/>
                            </w:pPr>
                          </w:p>
                          <w:p w14:paraId="2879F63B" w14:textId="69E7FE09" w:rsidR="00E975C8" w:rsidRDefault="00E975C8" w:rsidP="00E975C8">
                            <w:pPr>
                              <w:jc w:val="center"/>
                            </w:pPr>
                          </w:p>
                          <w:p w14:paraId="04099FDA" w14:textId="004615FD" w:rsidR="00E975C8" w:rsidRDefault="00E975C8" w:rsidP="00E975C8">
                            <w:pPr>
                              <w:jc w:val="center"/>
                            </w:pPr>
                          </w:p>
                          <w:p w14:paraId="1BC62955" w14:textId="1C2C71FB" w:rsidR="00E975C8" w:rsidRDefault="00E975C8" w:rsidP="00E975C8">
                            <w:pPr>
                              <w:jc w:val="center"/>
                            </w:pPr>
                          </w:p>
                          <w:p w14:paraId="701D72B6" w14:textId="34C6A9BA" w:rsidR="00E975C8" w:rsidRDefault="00E975C8" w:rsidP="00E975C8">
                            <w:pPr>
                              <w:jc w:val="center"/>
                            </w:pPr>
                          </w:p>
                          <w:p w14:paraId="446A16EB" w14:textId="34FE00C0" w:rsidR="00E975C8" w:rsidRDefault="00E975C8" w:rsidP="00E975C8">
                            <w:pPr>
                              <w:jc w:val="center"/>
                            </w:pPr>
                          </w:p>
                          <w:p w14:paraId="0F6F9541" w14:textId="46BD8760" w:rsidR="00E975C8" w:rsidRDefault="00E975C8" w:rsidP="00E975C8">
                            <w:pPr>
                              <w:jc w:val="center"/>
                            </w:pPr>
                          </w:p>
                          <w:p w14:paraId="6FFF4085" w14:textId="2E5B1592" w:rsidR="00E975C8" w:rsidRDefault="00E975C8" w:rsidP="00E975C8">
                            <w:pPr>
                              <w:jc w:val="center"/>
                            </w:pPr>
                          </w:p>
                          <w:p w14:paraId="77574133" w14:textId="696D4673" w:rsidR="00E975C8" w:rsidRDefault="00E975C8" w:rsidP="00E975C8">
                            <w:pPr>
                              <w:jc w:val="center"/>
                            </w:pPr>
                          </w:p>
                          <w:p w14:paraId="20348C9C" w14:textId="1B03068E" w:rsidR="00E975C8" w:rsidRDefault="00E975C8" w:rsidP="00E975C8">
                            <w:pPr>
                              <w:jc w:val="center"/>
                            </w:pPr>
                          </w:p>
                          <w:p w14:paraId="5E1F2CCE" w14:textId="6D06D604" w:rsidR="00E975C8" w:rsidRDefault="00E975C8" w:rsidP="00E975C8">
                            <w:pPr>
                              <w:jc w:val="center"/>
                            </w:pPr>
                          </w:p>
                          <w:p w14:paraId="3A4D48F8" w14:textId="41F53320" w:rsidR="00E975C8" w:rsidRDefault="00E975C8" w:rsidP="00E975C8">
                            <w:pPr>
                              <w:jc w:val="center"/>
                            </w:pPr>
                          </w:p>
                          <w:p w14:paraId="76B73514" w14:textId="6D7C3407" w:rsidR="00E975C8" w:rsidRDefault="00E975C8" w:rsidP="00E975C8">
                            <w:pPr>
                              <w:jc w:val="center"/>
                            </w:pPr>
                          </w:p>
                          <w:p w14:paraId="50E4E2CF" w14:textId="77DDF92F" w:rsidR="00E975C8" w:rsidRDefault="00E975C8" w:rsidP="00E975C8">
                            <w:pPr>
                              <w:jc w:val="center"/>
                            </w:pPr>
                          </w:p>
                          <w:p w14:paraId="19AD860C" w14:textId="30FC4B82" w:rsidR="00E975C8" w:rsidRDefault="00E975C8" w:rsidP="00E975C8">
                            <w:pPr>
                              <w:jc w:val="center"/>
                            </w:pPr>
                          </w:p>
                          <w:p w14:paraId="59E98933" w14:textId="6F415499" w:rsidR="00E975C8" w:rsidRDefault="00E975C8" w:rsidP="00E975C8">
                            <w:pPr>
                              <w:jc w:val="center"/>
                            </w:pPr>
                          </w:p>
                          <w:p w14:paraId="38576113" w14:textId="0B33FA89" w:rsidR="00E975C8" w:rsidRDefault="00E975C8" w:rsidP="00E975C8">
                            <w:pPr>
                              <w:jc w:val="center"/>
                            </w:pPr>
                          </w:p>
                          <w:p w14:paraId="641F0B12" w14:textId="15F89F50" w:rsidR="00E975C8" w:rsidRDefault="00E975C8" w:rsidP="00E975C8">
                            <w:pPr>
                              <w:jc w:val="center"/>
                            </w:pPr>
                          </w:p>
                          <w:p w14:paraId="7E047782" w14:textId="0C699FF4" w:rsidR="00E975C8" w:rsidRDefault="00E975C8" w:rsidP="00E975C8">
                            <w:pPr>
                              <w:jc w:val="center"/>
                            </w:pPr>
                          </w:p>
                          <w:p w14:paraId="4B2A1281" w14:textId="2814C7EA" w:rsidR="00E975C8" w:rsidRDefault="00E975C8" w:rsidP="00E975C8">
                            <w:pPr>
                              <w:jc w:val="center"/>
                            </w:pPr>
                          </w:p>
                          <w:p w14:paraId="404628CF" w14:textId="5E986E01" w:rsidR="00E975C8" w:rsidRDefault="00E975C8" w:rsidP="00E975C8">
                            <w:pPr>
                              <w:jc w:val="center"/>
                            </w:pPr>
                          </w:p>
                          <w:p w14:paraId="18C11048" w14:textId="419A4D8F" w:rsidR="00E975C8" w:rsidRDefault="00E975C8" w:rsidP="00E975C8">
                            <w:pPr>
                              <w:jc w:val="center"/>
                            </w:pPr>
                          </w:p>
                          <w:p w14:paraId="579E31A7" w14:textId="6AE3B12D" w:rsidR="00E975C8" w:rsidRDefault="00E975C8" w:rsidP="00E975C8">
                            <w:pPr>
                              <w:jc w:val="center"/>
                            </w:pPr>
                          </w:p>
                          <w:p w14:paraId="3C10FF90" w14:textId="732906A9" w:rsidR="00E975C8" w:rsidRDefault="00E975C8" w:rsidP="00E975C8">
                            <w:pPr>
                              <w:jc w:val="center"/>
                            </w:pPr>
                          </w:p>
                          <w:p w14:paraId="07F168F3" w14:textId="5353E6F3" w:rsidR="00E975C8" w:rsidRDefault="00E975C8" w:rsidP="00E975C8">
                            <w:pPr>
                              <w:jc w:val="center"/>
                            </w:pPr>
                          </w:p>
                          <w:p w14:paraId="54CFECB7" w14:textId="47B90CA9" w:rsidR="00E975C8" w:rsidRDefault="00E975C8" w:rsidP="00E975C8">
                            <w:pPr>
                              <w:jc w:val="center"/>
                            </w:pPr>
                          </w:p>
                          <w:p w14:paraId="2127839E" w14:textId="03F0FE2C" w:rsidR="00E975C8" w:rsidRDefault="00E975C8" w:rsidP="00E975C8">
                            <w:pPr>
                              <w:jc w:val="center"/>
                            </w:pPr>
                          </w:p>
                          <w:p w14:paraId="4F53932F" w14:textId="54424A90" w:rsidR="00E975C8" w:rsidRDefault="00E975C8" w:rsidP="00E975C8">
                            <w:pPr>
                              <w:jc w:val="center"/>
                            </w:pPr>
                          </w:p>
                          <w:p w14:paraId="0E336403" w14:textId="64907791" w:rsidR="00E975C8" w:rsidRDefault="00E975C8" w:rsidP="00E975C8">
                            <w:pPr>
                              <w:jc w:val="center"/>
                            </w:pPr>
                          </w:p>
                          <w:p w14:paraId="1547E386" w14:textId="01F04A19" w:rsidR="00E975C8" w:rsidRDefault="00E975C8" w:rsidP="00E975C8">
                            <w:pPr>
                              <w:jc w:val="center"/>
                            </w:pPr>
                          </w:p>
                          <w:p w14:paraId="7A576051" w14:textId="05170F53" w:rsidR="00E975C8" w:rsidRDefault="00E975C8" w:rsidP="00E975C8">
                            <w:pPr>
                              <w:jc w:val="center"/>
                            </w:pPr>
                          </w:p>
                          <w:p w14:paraId="60B38BFD" w14:textId="630E4286" w:rsidR="00E975C8" w:rsidRDefault="00E975C8" w:rsidP="00E975C8">
                            <w:pPr>
                              <w:jc w:val="center"/>
                            </w:pPr>
                          </w:p>
                          <w:p w14:paraId="351AF1D0" w14:textId="65BB77F3" w:rsidR="00E975C8" w:rsidRDefault="00E975C8" w:rsidP="00E975C8">
                            <w:pPr>
                              <w:jc w:val="center"/>
                            </w:pPr>
                          </w:p>
                          <w:p w14:paraId="63F598BD" w14:textId="5FF18757" w:rsidR="00E975C8" w:rsidRDefault="00E975C8" w:rsidP="00E975C8">
                            <w:pPr>
                              <w:jc w:val="center"/>
                            </w:pPr>
                          </w:p>
                          <w:p w14:paraId="4FE1F809" w14:textId="2AF54C89" w:rsidR="00E975C8" w:rsidRDefault="00E975C8" w:rsidP="00E975C8">
                            <w:pPr>
                              <w:jc w:val="center"/>
                            </w:pPr>
                          </w:p>
                          <w:p w14:paraId="1F85E064" w14:textId="6DFE0DC7" w:rsidR="00E975C8" w:rsidRDefault="00E975C8" w:rsidP="00E975C8">
                            <w:pPr>
                              <w:jc w:val="center"/>
                            </w:pPr>
                          </w:p>
                          <w:p w14:paraId="46638700" w14:textId="733EE0A4" w:rsidR="00E975C8" w:rsidRDefault="00E975C8" w:rsidP="00E975C8">
                            <w:pPr>
                              <w:jc w:val="center"/>
                            </w:pPr>
                          </w:p>
                          <w:p w14:paraId="4E3CE505" w14:textId="112ACAF5" w:rsidR="00E975C8" w:rsidRDefault="00E975C8" w:rsidP="00E975C8">
                            <w:pPr>
                              <w:jc w:val="center"/>
                            </w:pPr>
                          </w:p>
                          <w:p w14:paraId="31B8E030" w14:textId="1C7D5A58" w:rsidR="00E975C8" w:rsidRDefault="00E975C8" w:rsidP="00E975C8">
                            <w:pPr>
                              <w:jc w:val="center"/>
                            </w:pPr>
                          </w:p>
                          <w:p w14:paraId="0FFFB1B2" w14:textId="5F50B754" w:rsidR="00E975C8" w:rsidRDefault="00E975C8" w:rsidP="00E975C8">
                            <w:pPr>
                              <w:jc w:val="center"/>
                            </w:pPr>
                          </w:p>
                          <w:p w14:paraId="3695FE2A" w14:textId="33445345" w:rsidR="00E975C8" w:rsidRDefault="00E975C8" w:rsidP="00E975C8">
                            <w:pPr>
                              <w:jc w:val="center"/>
                            </w:pPr>
                          </w:p>
                          <w:p w14:paraId="5F3B58E1" w14:textId="02CD8F47" w:rsidR="00E975C8" w:rsidRDefault="00E975C8" w:rsidP="00E975C8">
                            <w:pPr>
                              <w:jc w:val="center"/>
                            </w:pPr>
                          </w:p>
                          <w:p w14:paraId="22FE3A9C" w14:textId="0E1B45C6" w:rsidR="00E975C8" w:rsidRDefault="00E975C8" w:rsidP="00E975C8">
                            <w:pPr>
                              <w:jc w:val="center"/>
                            </w:pPr>
                          </w:p>
                          <w:p w14:paraId="475071E7" w14:textId="77777777" w:rsidR="00E975C8" w:rsidRDefault="00E975C8" w:rsidP="00E975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FB023C" id="Rechthoek 80" o:spid="_x0000_s1031" alt="Titel: Rechthoek" style="position:absolute;margin-left:-69.75pt;margin-top:-35.45pt;width:579.3pt;height:848.2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" fillcolor="#293a4c [3204]" stroked="f" strokeweight="1pt">
                <v:textbox>
                  <w:txbxContent>
                    <w:p w14:paraId="22181F2F" w14:textId="171E2FD3" w:rsidR="00E975C8" w:rsidRDefault="00E975C8" w:rsidP="00E975C8">
                      <w:pPr>
                        <w:jc w:val="center"/>
                      </w:pPr>
                    </w:p>
                    <w:p w14:paraId="7C1D7276" w14:textId="10BD1DA5" w:rsidR="00E975C8" w:rsidRDefault="00E975C8" w:rsidP="00E975C8">
                      <w:pPr>
                        <w:jc w:val="center"/>
                      </w:pPr>
                    </w:p>
                    <w:p w14:paraId="4226F152" w14:textId="6B04C156" w:rsidR="00E975C8" w:rsidRDefault="00E975C8" w:rsidP="00E975C8">
                      <w:pPr>
                        <w:jc w:val="center"/>
                      </w:pPr>
                    </w:p>
                    <w:p w14:paraId="3079E552" w14:textId="4F5F55FA" w:rsidR="00E975C8" w:rsidRDefault="00E975C8" w:rsidP="00E975C8">
                      <w:pPr>
                        <w:jc w:val="center"/>
                      </w:pPr>
                    </w:p>
                    <w:p w14:paraId="177233D6" w14:textId="133B4E52" w:rsidR="00E975C8" w:rsidRDefault="00E975C8" w:rsidP="00E975C8">
                      <w:pPr>
                        <w:jc w:val="center"/>
                      </w:pPr>
                    </w:p>
                    <w:p w14:paraId="65384E64" w14:textId="3C2451C8" w:rsidR="00E975C8" w:rsidRDefault="00E975C8" w:rsidP="00E975C8">
                      <w:pPr>
                        <w:jc w:val="center"/>
                      </w:pPr>
                    </w:p>
                    <w:p w14:paraId="58623E5F" w14:textId="4BFF9EBF" w:rsidR="00E975C8" w:rsidRDefault="00E975C8" w:rsidP="00E975C8">
                      <w:pPr>
                        <w:jc w:val="center"/>
                      </w:pPr>
                    </w:p>
                    <w:p w14:paraId="2879F63B" w14:textId="69E7FE09" w:rsidR="00E975C8" w:rsidRDefault="00E975C8" w:rsidP="00E975C8">
                      <w:pPr>
                        <w:jc w:val="center"/>
                      </w:pPr>
                    </w:p>
                    <w:p w14:paraId="04099FDA" w14:textId="004615FD" w:rsidR="00E975C8" w:rsidRDefault="00E975C8" w:rsidP="00E975C8">
                      <w:pPr>
                        <w:jc w:val="center"/>
                      </w:pPr>
                    </w:p>
                    <w:p w14:paraId="1BC62955" w14:textId="1C2C71FB" w:rsidR="00E975C8" w:rsidRDefault="00E975C8" w:rsidP="00E975C8">
                      <w:pPr>
                        <w:jc w:val="center"/>
                      </w:pPr>
                    </w:p>
                    <w:p w14:paraId="701D72B6" w14:textId="34C6A9BA" w:rsidR="00E975C8" w:rsidRDefault="00E975C8" w:rsidP="00E975C8">
                      <w:pPr>
                        <w:jc w:val="center"/>
                      </w:pPr>
                    </w:p>
                    <w:p w14:paraId="446A16EB" w14:textId="34FE00C0" w:rsidR="00E975C8" w:rsidRDefault="00E975C8" w:rsidP="00E975C8">
                      <w:pPr>
                        <w:jc w:val="center"/>
                      </w:pPr>
                    </w:p>
                    <w:p w14:paraId="0F6F9541" w14:textId="46BD8760" w:rsidR="00E975C8" w:rsidRDefault="00E975C8" w:rsidP="00E975C8">
                      <w:pPr>
                        <w:jc w:val="center"/>
                      </w:pPr>
                    </w:p>
                    <w:p w14:paraId="6FFF4085" w14:textId="2E5B1592" w:rsidR="00E975C8" w:rsidRDefault="00E975C8" w:rsidP="00E975C8">
                      <w:pPr>
                        <w:jc w:val="center"/>
                      </w:pPr>
                    </w:p>
                    <w:p w14:paraId="77574133" w14:textId="696D4673" w:rsidR="00E975C8" w:rsidRDefault="00E975C8" w:rsidP="00E975C8">
                      <w:pPr>
                        <w:jc w:val="center"/>
                      </w:pPr>
                    </w:p>
                    <w:p w14:paraId="20348C9C" w14:textId="1B03068E" w:rsidR="00E975C8" w:rsidRDefault="00E975C8" w:rsidP="00E975C8">
                      <w:pPr>
                        <w:jc w:val="center"/>
                      </w:pPr>
                    </w:p>
                    <w:p w14:paraId="5E1F2CCE" w14:textId="6D06D604" w:rsidR="00E975C8" w:rsidRDefault="00E975C8" w:rsidP="00E975C8">
                      <w:pPr>
                        <w:jc w:val="center"/>
                      </w:pPr>
                    </w:p>
                    <w:p w14:paraId="3A4D48F8" w14:textId="41F53320" w:rsidR="00E975C8" w:rsidRDefault="00E975C8" w:rsidP="00E975C8">
                      <w:pPr>
                        <w:jc w:val="center"/>
                      </w:pPr>
                    </w:p>
                    <w:p w14:paraId="76B73514" w14:textId="6D7C3407" w:rsidR="00E975C8" w:rsidRDefault="00E975C8" w:rsidP="00E975C8">
                      <w:pPr>
                        <w:jc w:val="center"/>
                      </w:pPr>
                    </w:p>
                    <w:p w14:paraId="50E4E2CF" w14:textId="77DDF92F" w:rsidR="00E975C8" w:rsidRDefault="00E975C8" w:rsidP="00E975C8">
                      <w:pPr>
                        <w:jc w:val="center"/>
                      </w:pPr>
                    </w:p>
                    <w:p w14:paraId="19AD860C" w14:textId="30FC4B82" w:rsidR="00E975C8" w:rsidRDefault="00E975C8" w:rsidP="00E975C8">
                      <w:pPr>
                        <w:jc w:val="center"/>
                      </w:pPr>
                    </w:p>
                    <w:p w14:paraId="59E98933" w14:textId="6F415499" w:rsidR="00E975C8" w:rsidRDefault="00E975C8" w:rsidP="00E975C8">
                      <w:pPr>
                        <w:jc w:val="center"/>
                      </w:pPr>
                    </w:p>
                    <w:p w14:paraId="38576113" w14:textId="0B33FA89" w:rsidR="00E975C8" w:rsidRDefault="00E975C8" w:rsidP="00E975C8">
                      <w:pPr>
                        <w:jc w:val="center"/>
                      </w:pPr>
                    </w:p>
                    <w:p w14:paraId="641F0B12" w14:textId="15F89F50" w:rsidR="00E975C8" w:rsidRDefault="00E975C8" w:rsidP="00E975C8">
                      <w:pPr>
                        <w:jc w:val="center"/>
                      </w:pPr>
                    </w:p>
                    <w:p w14:paraId="7E047782" w14:textId="0C699FF4" w:rsidR="00E975C8" w:rsidRDefault="00E975C8" w:rsidP="00E975C8">
                      <w:pPr>
                        <w:jc w:val="center"/>
                      </w:pPr>
                    </w:p>
                    <w:p w14:paraId="4B2A1281" w14:textId="2814C7EA" w:rsidR="00E975C8" w:rsidRDefault="00E975C8" w:rsidP="00E975C8">
                      <w:pPr>
                        <w:jc w:val="center"/>
                      </w:pPr>
                    </w:p>
                    <w:p w14:paraId="404628CF" w14:textId="5E986E01" w:rsidR="00E975C8" w:rsidRDefault="00E975C8" w:rsidP="00E975C8">
                      <w:pPr>
                        <w:jc w:val="center"/>
                      </w:pPr>
                    </w:p>
                    <w:p w14:paraId="18C11048" w14:textId="419A4D8F" w:rsidR="00E975C8" w:rsidRDefault="00E975C8" w:rsidP="00E975C8">
                      <w:pPr>
                        <w:jc w:val="center"/>
                      </w:pPr>
                    </w:p>
                    <w:p w14:paraId="579E31A7" w14:textId="6AE3B12D" w:rsidR="00E975C8" w:rsidRDefault="00E975C8" w:rsidP="00E975C8">
                      <w:pPr>
                        <w:jc w:val="center"/>
                      </w:pPr>
                    </w:p>
                    <w:p w14:paraId="3C10FF90" w14:textId="732906A9" w:rsidR="00E975C8" w:rsidRDefault="00E975C8" w:rsidP="00E975C8">
                      <w:pPr>
                        <w:jc w:val="center"/>
                      </w:pPr>
                    </w:p>
                    <w:p w14:paraId="07F168F3" w14:textId="5353E6F3" w:rsidR="00E975C8" w:rsidRDefault="00E975C8" w:rsidP="00E975C8">
                      <w:pPr>
                        <w:jc w:val="center"/>
                      </w:pPr>
                    </w:p>
                    <w:p w14:paraId="54CFECB7" w14:textId="47B90CA9" w:rsidR="00E975C8" w:rsidRDefault="00E975C8" w:rsidP="00E975C8">
                      <w:pPr>
                        <w:jc w:val="center"/>
                      </w:pPr>
                    </w:p>
                    <w:p w14:paraId="2127839E" w14:textId="03F0FE2C" w:rsidR="00E975C8" w:rsidRDefault="00E975C8" w:rsidP="00E975C8">
                      <w:pPr>
                        <w:jc w:val="center"/>
                      </w:pPr>
                    </w:p>
                    <w:p w14:paraId="4F53932F" w14:textId="54424A90" w:rsidR="00E975C8" w:rsidRDefault="00E975C8" w:rsidP="00E975C8">
                      <w:pPr>
                        <w:jc w:val="center"/>
                      </w:pPr>
                    </w:p>
                    <w:p w14:paraId="0E336403" w14:textId="64907791" w:rsidR="00E975C8" w:rsidRDefault="00E975C8" w:rsidP="00E975C8">
                      <w:pPr>
                        <w:jc w:val="center"/>
                      </w:pPr>
                    </w:p>
                    <w:p w14:paraId="1547E386" w14:textId="01F04A19" w:rsidR="00E975C8" w:rsidRDefault="00E975C8" w:rsidP="00E975C8">
                      <w:pPr>
                        <w:jc w:val="center"/>
                      </w:pPr>
                    </w:p>
                    <w:p w14:paraId="7A576051" w14:textId="05170F53" w:rsidR="00E975C8" w:rsidRDefault="00E975C8" w:rsidP="00E975C8">
                      <w:pPr>
                        <w:jc w:val="center"/>
                      </w:pPr>
                    </w:p>
                    <w:p w14:paraId="60B38BFD" w14:textId="630E4286" w:rsidR="00E975C8" w:rsidRDefault="00E975C8" w:rsidP="00E975C8">
                      <w:pPr>
                        <w:jc w:val="center"/>
                      </w:pPr>
                    </w:p>
                    <w:p w14:paraId="351AF1D0" w14:textId="65BB77F3" w:rsidR="00E975C8" w:rsidRDefault="00E975C8" w:rsidP="00E975C8">
                      <w:pPr>
                        <w:jc w:val="center"/>
                      </w:pPr>
                    </w:p>
                    <w:p w14:paraId="63F598BD" w14:textId="5FF18757" w:rsidR="00E975C8" w:rsidRDefault="00E975C8" w:rsidP="00E975C8">
                      <w:pPr>
                        <w:jc w:val="center"/>
                      </w:pPr>
                    </w:p>
                    <w:p w14:paraId="4FE1F809" w14:textId="2AF54C89" w:rsidR="00E975C8" w:rsidRDefault="00E975C8" w:rsidP="00E975C8">
                      <w:pPr>
                        <w:jc w:val="center"/>
                      </w:pPr>
                    </w:p>
                    <w:p w14:paraId="1F85E064" w14:textId="6DFE0DC7" w:rsidR="00E975C8" w:rsidRDefault="00E975C8" w:rsidP="00E975C8">
                      <w:pPr>
                        <w:jc w:val="center"/>
                      </w:pPr>
                    </w:p>
                    <w:p w14:paraId="46638700" w14:textId="733EE0A4" w:rsidR="00E975C8" w:rsidRDefault="00E975C8" w:rsidP="00E975C8">
                      <w:pPr>
                        <w:jc w:val="center"/>
                      </w:pPr>
                    </w:p>
                    <w:p w14:paraId="4E3CE505" w14:textId="112ACAF5" w:rsidR="00E975C8" w:rsidRDefault="00E975C8" w:rsidP="00E975C8">
                      <w:pPr>
                        <w:jc w:val="center"/>
                      </w:pPr>
                    </w:p>
                    <w:p w14:paraId="31B8E030" w14:textId="1C7D5A58" w:rsidR="00E975C8" w:rsidRDefault="00E975C8" w:rsidP="00E975C8">
                      <w:pPr>
                        <w:jc w:val="center"/>
                      </w:pPr>
                    </w:p>
                    <w:p w14:paraId="0FFFB1B2" w14:textId="5F50B754" w:rsidR="00E975C8" w:rsidRDefault="00E975C8" w:rsidP="00E975C8">
                      <w:pPr>
                        <w:jc w:val="center"/>
                      </w:pPr>
                    </w:p>
                    <w:p w14:paraId="3695FE2A" w14:textId="33445345" w:rsidR="00E975C8" w:rsidRDefault="00E975C8" w:rsidP="00E975C8">
                      <w:pPr>
                        <w:jc w:val="center"/>
                      </w:pPr>
                    </w:p>
                    <w:p w14:paraId="5F3B58E1" w14:textId="02CD8F47" w:rsidR="00E975C8" w:rsidRDefault="00E975C8" w:rsidP="00E975C8">
                      <w:pPr>
                        <w:jc w:val="center"/>
                      </w:pPr>
                    </w:p>
                    <w:p w14:paraId="22FE3A9C" w14:textId="0E1B45C6" w:rsidR="00E975C8" w:rsidRDefault="00E975C8" w:rsidP="00E975C8">
                      <w:pPr>
                        <w:jc w:val="center"/>
                      </w:pPr>
                    </w:p>
                    <w:p w14:paraId="475071E7" w14:textId="77777777" w:rsidR="00E975C8" w:rsidRDefault="00E975C8" w:rsidP="00E975C8">
                      <w:pPr>
                        <w:jc w:val="center"/>
                      </w:pPr>
                    </w:p>
                  </w:txbxContent>
                </v:textbox>
              </v:rect>
            </w:pict>
          </mc:Fallback>
        </mc:AlternateContent>
      </w:r>
    </w:p>
    <w:p w14:paraId="3BCD9EDB" w14:textId="2C34616F" w:rsidR="00E975C8" w:rsidRDefault="00E975C8"/>
    <w:p w14:paraId="64F5D5B1" w14:textId="35AB32F9" w:rsidR="00E975C8" w:rsidRDefault="00E975C8"/>
    <w:p w14:paraId="02496CB3" w14:textId="7033B49D" w:rsidR="00E975C8" w:rsidRDefault="00E975C8"/>
    <w:p w14:paraId="6826BE8A" w14:textId="246BE3AC" w:rsidR="00E975C8" w:rsidRDefault="00E975C8"/>
    <w:p w14:paraId="16099961" w14:textId="43064C1E" w:rsidR="00E975C8" w:rsidRDefault="005D1310">
      <w:r>
        <w:rPr>
          <w:noProof/>
        </w:rPr>
        <w:drawing>
          <wp:anchor distT="0" distB="0" distL="114300" distR="114300" simplePos="0" relativeHeight="251721728" behindDoc="0" locked="0" layoutInCell="1" allowOverlap="1" wp14:anchorId="630038D6" wp14:editId="7CBBE016">
            <wp:simplePos x="0" y="0"/>
            <wp:positionH relativeFrom="column">
              <wp:posOffset>4572000</wp:posOffset>
            </wp:positionH>
            <wp:positionV relativeFrom="paragraph">
              <wp:posOffset>66040</wp:posOffset>
            </wp:positionV>
            <wp:extent cx="2266950" cy="2266950"/>
            <wp:effectExtent l="95250" t="76200" r="95250" b="1047750"/>
            <wp:wrapNone/>
            <wp:docPr id="8" name="Afbeelding 8" descr="100 hoesjes voor warm plastificeren 2 x 175 micron formaat A4, p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00 hoesjes voor warm plastificeren 2 x 175 micron formaat A4, per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66950" cy="2266950"/>
                    </a:xfrm>
                    <a:prstGeom prst="ellipse">
                      <a:avLst/>
                    </a:prstGeom>
                    <a:ln w="63500" cap="rnd">
                      <a:solidFill>
                        <a:schemeClr val="bg1"/>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p>
    <w:p w14:paraId="092B4E64" w14:textId="7BD5DAD1" w:rsidR="00E975C8" w:rsidRDefault="00E975C8"/>
    <w:p w14:paraId="6BEA771A" w14:textId="0C12A9BC" w:rsidR="00E975C8" w:rsidRDefault="00E975C8"/>
    <w:p w14:paraId="0FCEF6EA" w14:textId="3C4DDCD1" w:rsidR="00E975C8" w:rsidRDefault="00E975C8"/>
    <w:p w14:paraId="538ECB1F" w14:textId="0D352367" w:rsidR="00E975C8" w:rsidRDefault="00E975C8"/>
    <w:p w14:paraId="058A19E3" w14:textId="2A40FCCC" w:rsidR="00E975C8" w:rsidRDefault="00E975C8"/>
    <w:p w14:paraId="60F3972D" w14:textId="42F47AAE" w:rsidR="00E975C8" w:rsidRDefault="00E975C8"/>
    <w:p w14:paraId="7A7013BC" w14:textId="77777777" w:rsidR="00E975C8" w:rsidRDefault="00E975C8"/>
    <w:p w14:paraId="1F390E90" w14:textId="51B805C4" w:rsidR="00E975C8" w:rsidRDefault="00E975C8"/>
    <w:p w14:paraId="338E42DF" w14:textId="1B0788B8" w:rsidR="00E975C8" w:rsidRDefault="00E975C8"/>
    <w:p w14:paraId="7A469262" w14:textId="460E7E24" w:rsidR="00534C7A" w:rsidRDefault="00891C8B"/>
    <w:p w14:paraId="79CFA3F8" w14:textId="68A6A36C" w:rsidR="00E975C8" w:rsidRDefault="00E975C8"/>
    <w:p w14:paraId="062F4ECE" w14:textId="22BF9F28" w:rsidR="00E975C8" w:rsidRDefault="00E975C8"/>
    <w:p w14:paraId="6E0AB76F" w14:textId="1BC2058D" w:rsidR="00E975C8" w:rsidRDefault="00E975C8">
      <w:r>
        <w:rPr>
          <w:noProof/>
          <w:lang w:bidi="nl-NL"/>
        </w:rPr>
        <mc:AlternateContent>
          <mc:Choice Requires="wps">
            <w:drawing>
              <wp:anchor distT="0" distB="0" distL="114300" distR="114300" simplePos="0" relativeHeight="251706368" behindDoc="0" locked="0" layoutInCell="1" allowOverlap="1" wp14:anchorId="4E001591" wp14:editId="6EB87100">
                <wp:simplePos x="0" y="0"/>
                <wp:positionH relativeFrom="column">
                  <wp:posOffset>2200275</wp:posOffset>
                </wp:positionH>
                <wp:positionV relativeFrom="paragraph">
                  <wp:posOffset>194945</wp:posOffset>
                </wp:positionV>
                <wp:extent cx="5230495" cy="5230495"/>
                <wp:effectExtent l="38100" t="38100" r="46355" b="46355"/>
                <wp:wrapNone/>
                <wp:docPr id="95" name="Ovaal 95" title="Afstuderen"/>
                <wp:cNvGraphicFramePr/>
                <a:graphic xmlns:a="http://schemas.openxmlformats.org/drawingml/2006/main">
                  <a:graphicData uri="http://schemas.microsoft.com/office/word/2010/wordprocessingShape">
                    <wps:wsp>
                      <wps:cNvSpPr/>
                      <wps:spPr>
                        <a:xfrm>
                          <a:off x="0" y="0"/>
                          <a:ext cx="5230495" cy="5230495"/>
                        </a:xfrm>
                        <a:prstGeom prst="ellipse">
                          <a:avLst/>
                        </a:prstGeom>
                        <a:blipFill dpi="0" rotWithShape="1">
                          <a:blip r:embed="rId13" cstate="print">
                            <a:extLst>
                              <a:ext uri="{28A0092B-C50C-407E-A947-70E740481C1C}">
                                <a14:useLocalDpi xmlns:a14="http://schemas.microsoft.com/office/drawing/2010/main" val="0"/>
                              </a:ext>
                            </a:extLst>
                          </a:blip>
                          <a:srcRect/>
                          <a:stretch>
                            <a:fillRect/>
                          </a:stretch>
                        </a:blipFill>
                        <a:ln w="762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FD5F1C" id="Ovaal 95" o:spid="_x0000_s1026" alt="Titel: Afstuderen" style="position:absolute;margin-left:173.25pt;margin-top:15.35pt;width:411.85pt;height:411.8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" strokecolor="white [3212]" strokeweight="6pt">
                <v:fill r:id="rId16" o:title="" recolor="t" rotate="t" type="frame"/>
                <v:stroke joinstyle="miter"/>
              </v:oval>
            </w:pict>
          </mc:Fallback>
        </mc:AlternateContent>
      </w:r>
    </w:p>
    <w:p w14:paraId="336A164F" w14:textId="07E69F2F" w:rsidR="00E975C8" w:rsidRDefault="00E975C8"/>
    <w:p w14:paraId="35757051" w14:textId="7562ADA3" w:rsidR="00E975C8" w:rsidRDefault="00E975C8"/>
    <w:p w14:paraId="65AC3ABA" w14:textId="1B55DCCC" w:rsidR="00E975C8" w:rsidRDefault="00E975C8"/>
    <w:p w14:paraId="48042ED0" w14:textId="6384BDF2" w:rsidR="00E975C8" w:rsidRDefault="00E975C8"/>
    <w:p w14:paraId="7677EBB1" w14:textId="7199CC06" w:rsidR="00E975C8" w:rsidRDefault="00E975C8"/>
    <w:p w14:paraId="34350395" w14:textId="70D73947" w:rsidR="00E975C8" w:rsidRDefault="00E975C8"/>
    <w:p w14:paraId="0BBD43F2" w14:textId="76E444CC" w:rsidR="00E975C8" w:rsidRDefault="00E975C8"/>
    <w:p w14:paraId="2E30348E" w14:textId="0A5CFB8A" w:rsidR="00E975C8" w:rsidRDefault="00E975C8"/>
    <w:p w14:paraId="2C2A8958" w14:textId="76E3AEE3" w:rsidR="00E975C8" w:rsidRDefault="00E975C8"/>
    <w:p w14:paraId="17B923F7" w14:textId="34A58AFB" w:rsidR="00E975C8" w:rsidRDefault="00E975C8"/>
    <w:p w14:paraId="4DD18744" w14:textId="7A3F0B80" w:rsidR="00E975C8" w:rsidRDefault="00E975C8"/>
    <w:p w14:paraId="5FA9187F" w14:textId="751DA8A9" w:rsidR="00E975C8" w:rsidRDefault="00E975C8"/>
    <w:p w14:paraId="0DDC4426" w14:textId="562F16E2" w:rsidR="00E975C8" w:rsidRDefault="00E975C8"/>
    <w:p w14:paraId="678DB4F7" w14:textId="426451E7" w:rsidR="00E975C8" w:rsidRDefault="00E975C8"/>
    <w:p w14:paraId="1DA6F385" w14:textId="28D8FEAC" w:rsidR="00E975C8" w:rsidRDefault="00E975C8"/>
    <w:p w14:paraId="27AEDFA8" w14:textId="7AC6FB55" w:rsidR="00E975C8" w:rsidRDefault="00E975C8"/>
    <w:p w14:paraId="3EA4DAC6" w14:textId="1901FA8C" w:rsidR="00E975C8" w:rsidRDefault="00E975C8"/>
    <w:p w14:paraId="52BEDD9E" w14:textId="5A2BA889" w:rsidR="00E975C8" w:rsidRDefault="005D1310">
      <w:r>
        <w:rPr>
          <w:noProof/>
          <w:lang w:bidi="nl-NL"/>
        </w:rPr>
        <w:lastRenderedPageBreak/>
        <mc:AlternateContent>
          <mc:Choice Requires="wps">
            <w:drawing>
              <wp:anchor distT="0" distB="0" distL="114300" distR="114300" simplePos="0" relativeHeight="251724800" behindDoc="0" locked="0" layoutInCell="1" allowOverlap="1" wp14:anchorId="02D8283C" wp14:editId="1FC92462">
                <wp:simplePos x="0" y="0"/>
                <wp:positionH relativeFrom="column">
                  <wp:posOffset>104775</wp:posOffset>
                </wp:positionH>
                <wp:positionV relativeFrom="paragraph">
                  <wp:posOffset>-447675</wp:posOffset>
                </wp:positionV>
                <wp:extent cx="7299960" cy="10772775"/>
                <wp:effectExtent l="0" t="0" r="0" b="9525"/>
                <wp:wrapNone/>
                <wp:docPr id="10" name="Rechthoek 10" title="Rechthoek"/>
                <wp:cNvGraphicFramePr/>
                <a:graphic xmlns:a="http://schemas.openxmlformats.org/drawingml/2006/main">
                  <a:graphicData uri="http://schemas.microsoft.com/office/word/2010/wordprocessingShape">
                    <wps:wsp>
                      <wps:cNvSpPr/>
                      <wps:spPr>
                        <a:xfrm flipH="1">
                          <a:off x="0" y="0"/>
                          <a:ext cx="7299960" cy="10772775"/>
                        </a:xfrm>
                        <a:prstGeom prst="rect">
                          <a:avLst/>
                        </a:prstGeom>
                        <a:solidFill>
                          <a:srgbClr val="293A4C"/>
                        </a:solidFill>
                        <a:ln w="12700" cap="flat" cmpd="sng" algn="ctr">
                          <a:noFill/>
                          <a:prstDash val="solid"/>
                          <a:miter lim="800000"/>
                        </a:ln>
                        <a:effectLst/>
                      </wps:spPr>
                      <wps:txbx>
                        <w:txbxContent>
                          <w:p w14:paraId="5A554371" w14:textId="77777777" w:rsidR="00EE4308" w:rsidRDefault="00EE4308" w:rsidP="00EE4308">
                            <w:pPr>
                              <w:jc w:val="center"/>
                            </w:pPr>
                          </w:p>
                          <w:p w14:paraId="1409371F" w14:textId="7634A376" w:rsidR="00EE4308" w:rsidRDefault="00EE4308" w:rsidP="00EE4308">
                            <w:pPr>
                              <w:jc w:val="center"/>
                            </w:pPr>
                          </w:p>
                          <w:p w14:paraId="40945769" w14:textId="77777777" w:rsidR="00EE4308" w:rsidRDefault="00EE4308" w:rsidP="00EE4308">
                            <w:pPr>
                              <w:jc w:val="center"/>
                            </w:pPr>
                          </w:p>
                          <w:p w14:paraId="15EA24FF" w14:textId="77777777" w:rsidR="00EE4308" w:rsidRDefault="00EE4308" w:rsidP="00EE4308">
                            <w:pPr>
                              <w:jc w:val="center"/>
                            </w:pPr>
                          </w:p>
                          <w:p w14:paraId="529A19E9" w14:textId="24ABE993" w:rsidR="00EE4308" w:rsidRDefault="00EE4308" w:rsidP="00EE4308">
                            <w:pPr>
                              <w:jc w:val="center"/>
                            </w:pPr>
                          </w:p>
                          <w:p w14:paraId="7CE0E039" w14:textId="77777777" w:rsidR="00EE4308" w:rsidRDefault="00EE4308" w:rsidP="00EE4308">
                            <w:pPr>
                              <w:jc w:val="center"/>
                            </w:pPr>
                          </w:p>
                          <w:p w14:paraId="5A06F014" w14:textId="77777777" w:rsidR="00EE4308" w:rsidRDefault="00EE4308" w:rsidP="00EE4308">
                            <w:pPr>
                              <w:jc w:val="center"/>
                            </w:pPr>
                          </w:p>
                          <w:p w14:paraId="57351564" w14:textId="77777777" w:rsidR="00EE4308" w:rsidRDefault="00EE4308" w:rsidP="00EE4308">
                            <w:pPr>
                              <w:jc w:val="center"/>
                            </w:pPr>
                          </w:p>
                          <w:p w14:paraId="6D727824" w14:textId="3A80AA69" w:rsidR="00EE4308" w:rsidRDefault="00EE4308" w:rsidP="00EE4308">
                            <w:pPr>
                              <w:jc w:val="center"/>
                            </w:pPr>
                          </w:p>
                          <w:p w14:paraId="5B77E261" w14:textId="77777777" w:rsidR="00EE4308" w:rsidRDefault="00EE4308" w:rsidP="00EE4308">
                            <w:pPr>
                              <w:jc w:val="center"/>
                            </w:pPr>
                          </w:p>
                          <w:p w14:paraId="21349342" w14:textId="77777777" w:rsidR="00EE4308" w:rsidRDefault="00EE4308" w:rsidP="00EE4308">
                            <w:pPr>
                              <w:jc w:val="center"/>
                            </w:pPr>
                          </w:p>
                          <w:p w14:paraId="790213A7" w14:textId="77777777" w:rsidR="00EE4308" w:rsidRDefault="00EE4308" w:rsidP="00EE4308">
                            <w:pPr>
                              <w:jc w:val="center"/>
                            </w:pPr>
                          </w:p>
                          <w:p w14:paraId="5FB8F536" w14:textId="77777777" w:rsidR="00EE4308" w:rsidRDefault="00EE4308" w:rsidP="00EE4308">
                            <w:pPr>
                              <w:jc w:val="center"/>
                            </w:pPr>
                          </w:p>
                          <w:p w14:paraId="55A40915" w14:textId="77777777" w:rsidR="00EE4308" w:rsidRDefault="00EE4308" w:rsidP="00EE4308">
                            <w:pPr>
                              <w:jc w:val="center"/>
                            </w:pPr>
                          </w:p>
                          <w:p w14:paraId="10FD5D1F" w14:textId="77777777" w:rsidR="00EE4308" w:rsidRDefault="00EE4308" w:rsidP="00EE4308">
                            <w:pPr>
                              <w:jc w:val="center"/>
                            </w:pPr>
                          </w:p>
                          <w:p w14:paraId="62EA36B7" w14:textId="77777777" w:rsidR="00EE4308" w:rsidRDefault="00EE4308" w:rsidP="00EE4308">
                            <w:pPr>
                              <w:jc w:val="center"/>
                            </w:pPr>
                          </w:p>
                          <w:p w14:paraId="4E41FD1F" w14:textId="77777777" w:rsidR="00EE4308" w:rsidRDefault="00EE4308" w:rsidP="00EE4308">
                            <w:pPr>
                              <w:jc w:val="center"/>
                            </w:pPr>
                          </w:p>
                          <w:p w14:paraId="549864A7" w14:textId="77777777" w:rsidR="00EE4308" w:rsidRDefault="00EE4308" w:rsidP="00EE4308">
                            <w:pPr>
                              <w:jc w:val="center"/>
                            </w:pPr>
                          </w:p>
                          <w:p w14:paraId="755A4510" w14:textId="77777777" w:rsidR="00EE4308" w:rsidRDefault="00EE4308" w:rsidP="00EE4308">
                            <w:pPr>
                              <w:jc w:val="center"/>
                            </w:pPr>
                          </w:p>
                          <w:p w14:paraId="23187452" w14:textId="77777777" w:rsidR="00EE4308" w:rsidRDefault="00EE4308" w:rsidP="00EE4308">
                            <w:pPr>
                              <w:jc w:val="center"/>
                            </w:pPr>
                          </w:p>
                          <w:p w14:paraId="7C332ADA" w14:textId="77777777" w:rsidR="00EE4308" w:rsidRDefault="00EE4308" w:rsidP="00EE4308">
                            <w:pPr>
                              <w:jc w:val="center"/>
                            </w:pPr>
                          </w:p>
                          <w:p w14:paraId="51FFEED2" w14:textId="77777777" w:rsidR="00EE4308" w:rsidRDefault="00EE4308" w:rsidP="00EE4308">
                            <w:pPr>
                              <w:jc w:val="center"/>
                            </w:pPr>
                          </w:p>
                          <w:p w14:paraId="6279D16B" w14:textId="77777777" w:rsidR="00EE4308" w:rsidRDefault="00EE4308" w:rsidP="00EE4308">
                            <w:pPr>
                              <w:jc w:val="center"/>
                            </w:pPr>
                          </w:p>
                          <w:p w14:paraId="7663DB9F" w14:textId="77777777" w:rsidR="00EE4308" w:rsidRDefault="00EE4308" w:rsidP="00EE4308">
                            <w:pPr>
                              <w:jc w:val="center"/>
                            </w:pPr>
                          </w:p>
                          <w:p w14:paraId="6FED5639" w14:textId="77777777" w:rsidR="00EE4308" w:rsidRDefault="00EE4308" w:rsidP="00EE4308">
                            <w:pPr>
                              <w:jc w:val="center"/>
                            </w:pPr>
                          </w:p>
                          <w:p w14:paraId="7F11C576" w14:textId="77777777" w:rsidR="00EE4308" w:rsidRDefault="00EE4308" w:rsidP="00EE4308">
                            <w:pPr>
                              <w:jc w:val="center"/>
                            </w:pPr>
                          </w:p>
                          <w:p w14:paraId="67D12A57" w14:textId="77777777" w:rsidR="00EE4308" w:rsidRDefault="00EE4308" w:rsidP="00EE4308">
                            <w:pPr>
                              <w:jc w:val="center"/>
                            </w:pPr>
                          </w:p>
                          <w:p w14:paraId="5E5229CA" w14:textId="77777777" w:rsidR="00EE4308" w:rsidRDefault="00EE4308" w:rsidP="00EE4308">
                            <w:pPr>
                              <w:jc w:val="center"/>
                            </w:pPr>
                          </w:p>
                          <w:p w14:paraId="111A1097" w14:textId="77777777" w:rsidR="00EE4308" w:rsidRDefault="00EE4308" w:rsidP="00EE4308">
                            <w:pPr>
                              <w:jc w:val="center"/>
                            </w:pPr>
                          </w:p>
                          <w:p w14:paraId="2FFB1B0B" w14:textId="77777777" w:rsidR="00EE4308" w:rsidRDefault="00EE4308" w:rsidP="00EE4308">
                            <w:pPr>
                              <w:jc w:val="center"/>
                            </w:pPr>
                          </w:p>
                          <w:p w14:paraId="4F493296" w14:textId="77777777" w:rsidR="00EE4308" w:rsidRDefault="00EE4308" w:rsidP="00EE4308">
                            <w:pPr>
                              <w:jc w:val="center"/>
                            </w:pPr>
                          </w:p>
                          <w:p w14:paraId="46268A2B" w14:textId="77777777" w:rsidR="00EE4308" w:rsidRDefault="00EE4308" w:rsidP="00EE4308">
                            <w:pPr>
                              <w:jc w:val="center"/>
                            </w:pPr>
                          </w:p>
                          <w:p w14:paraId="4F8F801E" w14:textId="77777777" w:rsidR="00EE4308" w:rsidRDefault="00EE4308" w:rsidP="00EE4308">
                            <w:pPr>
                              <w:jc w:val="center"/>
                            </w:pPr>
                          </w:p>
                          <w:p w14:paraId="4F32D956" w14:textId="77777777" w:rsidR="00EE4308" w:rsidRDefault="00EE4308" w:rsidP="00EE4308">
                            <w:pPr>
                              <w:jc w:val="center"/>
                            </w:pPr>
                          </w:p>
                          <w:p w14:paraId="6CC89B4C" w14:textId="77777777" w:rsidR="00EE4308" w:rsidRDefault="00EE4308" w:rsidP="00EE4308">
                            <w:pPr>
                              <w:jc w:val="center"/>
                            </w:pPr>
                          </w:p>
                          <w:p w14:paraId="66FA9164" w14:textId="77777777" w:rsidR="00EE4308" w:rsidRDefault="00EE4308" w:rsidP="00EE4308">
                            <w:pPr>
                              <w:jc w:val="center"/>
                            </w:pPr>
                          </w:p>
                          <w:p w14:paraId="35A8A0FD" w14:textId="77777777" w:rsidR="00EE4308" w:rsidRDefault="00EE4308" w:rsidP="00EE4308">
                            <w:pPr>
                              <w:jc w:val="center"/>
                            </w:pPr>
                          </w:p>
                          <w:p w14:paraId="2134E6D3" w14:textId="77777777" w:rsidR="00EE4308" w:rsidRDefault="00EE4308" w:rsidP="00EE4308">
                            <w:pPr>
                              <w:jc w:val="center"/>
                            </w:pPr>
                          </w:p>
                          <w:p w14:paraId="0587E920" w14:textId="77777777" w:rsidR="00EE4308" w:rsidRDefault="00EE4308" w:rsidP="00EE4308">
                            <w:pPr>
                              <w:jc w:val="center"/>
                            </w:pPr>
                          </w:p>
                          <w:p w14:paraId="4A071424" w14:textId="77777777" w:rsidR="00EE4308" w:rsidRDefault="00EE4308" w:rsidP="00EE4308">
                            <w:pPr>
                              <w:jc w:val="center"/>
                            </w:pPr>
                          </w:p>
                          <w:p w14:paraId="0C9C86AB" w14:textId="77777777" w:rsidR="00EE4308" w:rsidRDefault="00EE4308" w:rsidP="00EE4308">
                            <w:pPr>
                              <w:jc w:val="center"/>
                            </w:pPr>
                          </w:p>
                          <w:p w14:paraId="6BE6FC93" w14:textId="77777777" w:rsidR="00EE4308" w:rsidRDefault="00EE4308" w:rsidP="00EE4308">
                            <w:pPr>
                              <w:jc w:val="center"/>
                            </w:pPr>
                          </w:p>
                          <w:p w14:paraId="177484EC" w14:textId="77777777" w:rsidR="00EE4308" w:rsidRDefault="00EE4308" w:rsidP="00EE4308">
                            <w:pPr>
                              <w:jc w:val="center"/>
                            </w:pPr>
                          </w:p>
                          <w:p w14:paraId="6C1C0C67" w14:textId="77777777" w:rsidR="00EE4308" w:rsidRDefault="00EE4308" w:rsidP="00EE4308">
                            <w:pPr>
                              <w:jc w:val="center"/>
                            </w:pPr>
                          </w:p>
                          <w:p w14:paraId="0B14ADE1" w14:textId="77777777" w:rsidR="00EE4308" w:rsidRDefault="00EE4308" w:rsidP="00EE4308">
                            <w:pPr>
                              <w:jc w:val="center"/>
                            </w:pPr>
                          </w:p>
                          <w:p w14:paraId="335F37ED" w14:textId="77777777" w:rsidR="00EE4308" w:rsidRDefault="00EE4308" w:rsidP="00EE4308">
                            <w:pPr>
                              <w:jc w:val="center"/>
                            </w:pPr>
                          </w:p>
                          <w:p w14:paraId="66F158DC" w14:textId="77777777" w:rsidR="00EE4308" w:rsidRDefault="00EE4308" w:rsidP="00EE4308">
                            <w:pPr>
                              <w:jc w:val="center"/>
                            </w:pPr>
                          </w:p>
                          <w:p w14:paraId="53EAE0FD" w14:textId="77777777" w:rsidR="00EE4308" w:rsidRDefault="00EE4308" w:rsidP="00EE4308">
                            <w:pPr>
                              <w:jc w:val="center"/>
                            </w:pPr>
                          </w:p>
                          <w:p w14:paraId="74C6276B" w14:textId="77777777" w:rsidR="00EE4308" w:rsidRDefault="00EE4308" w:rsidP="00EE430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D8283C" id="Rechthoek 10" o:spid="_x0000_s1032" alt="Titel: Rechthoek" style="position:absolute;margin-left:8.25pt;margin-top:-35.25pt;width:574.8pt;height:848.25pt;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" fillcolor="#293a4c" stroked="f" strokeweight="1pt">
                <v:textbox>
                  <w:txbxContent>
                    <w:p w14:paraId="5A554371" w14:textId="77777777" w:rsidR="00EE4308" w:rsidRDefault="00EE4308" w:rsidP="00EE4308">
                      <w:pPr>
                        <w:jc w:val="center"/>
                      </w:pPr>
                    </w:p>
                    <w:p w14:paraId="1409371F" w14:textId="7634A376" w:rsidR="00EE4308" w:rsidRDefault="00EE4308" w:rsidP="00EE4308">
                      <w:pPr>
                        <w:jc w:val="center"/>
                      </w:pPr>
                    </w:p>
                    <w:p w14:paraId="40945769" w14:textId="77777777" w:rsidR="00EE4308" w:rsidRDefault="00EE4308" w:rsidP="00EE4308">
                      <w:pPr>
                        <w:jc w:val="center"/>
                      </w:pPr>
                    </w:p>
                    <w:p w14:paraId="15EA24FF" w14:textId="77777777" w:rsidR="00EE4308" w:rsidRDefault="00EE4308" w:rsidP="00EE4308">
                      <w:pPr>
                        <w:jc w:val="center"/>
                      </w:pPr>
                    </w:p>
                    <w:p w14:paraId="529A19E9" w14:textId="24ABE993" w:rsidR="00EE4308" w:rsidRDefault="00EE4308" w:rsidP="00EE4308">
                      <w:pPr>
                        <w:jc w:val="center"/>
                      </w:pPr>
                    </w:p>
                    <w:p w14:paraId="7CE0E039" w14:textId="77777777" w:rsidR="00EE4308" w:rsidRDefault="00EE4308" w:rsidP="00EE4308">
                      <w:pPr>
                        <w:jc w:val="center"/>
                      </w:pPr>
                    </w:p>
                    <w:p w14:paraId="5A06F014" w14:textId="77777777" w:rsidR="00EE4308" w:rsidRDefault="00EE4308" w:rsidP="00EE4308">
                      <w:pPr>
                        <w:jc w:val="center"/>
                      </w:pPr>
                    </w:p>
                    <w:p w14:paraId="57351564" w14:textId="77777777" w:rsidR="00EE4308" w:rsidRDefault="00EE4308" w:rsidP="00EE4308">
                      <w:pPr>
                        <w:jc w:val="center"/>
                      </w:pPr>
                    </w:p>
                    <w:p w14:paraId="6D727824" w14:textId="3A80AA69" w:rsidR="00EE4308" w:rsidRDefault="00EE4308" w:rsidP="00EE4308">
                      <w:pPr>
                        <w:jc w:val="center"/>
                      </w:pPr>
                    </w:p>
                    <w:p w14:paraId="5B77E261" w14:textId="77777777" w:rsidR="00EE4308" w:rsidRDefault="00EE4308" w:rsidP="00EE4308">
                      <w:pPr>
                        <w:jc w:val="center"/>
                      </w:pPr>
                    </w:p>
                    <w:p w14:paraId="21349342" w14:textId="77777777" w:rsidR="00EE4308" w:rsidRDefault="00EE4308" w:rsidP="00EE4308">
                      <w:pPr>
                        <w:jc w:val="center"/>
                      </w:pPr>
                    </w:p>
                    <w:p w14:paraId="790213A7" w14:textId="77777777" w:rsidR="00EE4308" w:rsidRDefault="00EE4308" w:rsidP="00EE4308">
                      <w:pPr>
                        <w:jc w:val="center"/>
                      </w:pPr>
                    </w:p>
                    <w:p w14:paraId="5FB8F536" w14:textId="77777777" w:rsidR="00EE4308" w:rsidRDefault="00EE4308" w:rsidP="00EE4308">
                      <w:pPr>
                        <w:jc w:val="center"/>
                      </w:pPr>
                    </w:p>
                    <w:p w14:paraId="55A40915" w14:textId="77777777" w:rsidR="00EE4308" w:rsidRDefault="00EE4308" w:rsidP="00EE4308">
                      <w:pPr>
                        <w:jc w:val="center"/>
                      </w:pPr>
                    </w:p>
                    <w:p w14:paraId="10FD5D1F" w14:textId="77777777" w:rsidR="00EE4308" w:rsidRDefault="00EE4308" w:rsidP="00EE4308">
                      <w:pPr>
                        <w:jc w:val="center"/>
                      </w:pPr>
                    </w:p>
                    <w:p w14:paraId="62EA36B7" w14:textId="77777777" w:rsidR="00EE4308" w:rsidRDefault="00EE4308" w:rsidP="00EE4308">
                      <w:pPr>
                        <w:jc w:val="center"/>
                      </w:pPr>
                    </w:p>
                    <w:p w14:paraId="4E41FD1F" w14:textId="77777777" w:rsidR="00EE4308" w:rsidRDefault="00EE4308" w:rsidP="00EE4308">
                      <w:pPr>
                        <w:jc w:val="center"/>
                      </w:pPr>
                    </w:p>
                    <w:p w14:paraId="549864A7" w14:textId="77777777" w:rsidR="00EE4308" w:rsidRDefault="00EE4308" w:rsidP="00EE4308">
                      <w:pPr>
                        <w:jc w:val="center"/>
                      </w:pPr>
                    </w:p>
                    <w:p w14:paraId="755A4510" w14:textId="77777777" w:rsidR="00EE4308" w:rsidRDefault="00EE4308" w:rsidP="00EE4308">
                      <w:pPr>
                        <w:jc w:val="center"/>
                      </w:pPr>
                    </w:p>
                    <w:p w14:paraId="23187452" w14:textId="77777777" w:rsidR="00EE4308" w:rsidRDefault="00EE4308" w:rsidP="00EE4308">
                      <w:pPr>
                        <w:jc w:val="center"/>
                      </w:pPr>
                    </w:p>
                    <w:p w14:paraId="7C332ADA" w14:textId="77777777" w:rsidR="00EE4308" w:rsidRDefault="00EE4308" w:rsidP="00EE4308">
                      <w:pPr>
                        <w:jc w:val="center"/>
                      </w:pPr>
                    </w:p>
                    <w:p w14:paraId="51FFEED2" w14:textId="77777777" w:rsidR="00EE4308" w:rsidRDefault="00EE4308" w:rsidP="00EE4308">
                      <w:pPr>
                        <w:jc w:val="center"/>
                      </w:pPr>
                    </w:p>
                    <w:p w14:paraId="6279D16B" w14:textId="77777777" w:rsidR="00EE4308" w:rsidRDefault="00EE4308" w:rsidP="00EE4308">
                      <w:pPr>
                        <w:jc w:val="center"/>
                      </w:pPr>
                    </w:p>
                    <w:p w14:paraId="7663DB9F" w14:textId="77777777" w:rsidR="00EE4308" w:rsidRDefault="00EE4308" w:rsidP="00EE4308">
                      <w:pPr>
                        <w:jc w:val="center"/>
                      </w:pPr>
                    </w:p>
                    <w:p w14:paraId="6FED5639" w14:textId="77777777" w:rsidR="00EE4308" w:rsidRDefault="00EE4308" w:rsidP="00EE4308">
                      <w:pPr>
                        <w:jc w:val="center"/>
                      </w:pPr>
                    </w:p>
                    <w:p w14:paraId="7F11C576" w14:textId="77777777" w:rsidR="00EE4308" w:rsidRDefault="00EE4308" w:rsidP="00EE4308">
                      <w:pPr>
                        <w:jc w:val="center"/>
                      </w:pPr>
                    </w:p>
                    <w:p w14:paraId="67D12A57" w14:textId="77777777" w:rsidR="00EE4308" w:rsidRDefault="00EE4308" w:rsidP="00EE4308">
                      <w:pPr>
                        <w:jc w:val="center"/>
                      </w:pPr>
                    </w:p>
                    <w:p w14:paraId="5E5229CA" w14:textId="77777777" w:rsidR="00EE4308" w:rsidRDefault="00EE4308" w:rsidP="00EE4308">
                      <w:pPr>
                        <w:jc w:val="center"/>
                      </w:pPr>
                    </w:p>
                    <w:p w14:paraId="111A1097" w14:textId="77777777" w:rsidR="00EE4308" w:rsidRDefault="00EE4308" w:rsidP="00EE4308">
                      <w:pPr>
                        <w:jc w:val="center"/>
                      </w:pPr>
                    </w:p>
                    <w:p w14:paraId="2FFB1B0B" w14:textId="77777777" w:rsidR="00EE4308" w:rsidRDefault="00EE4308" w:rsidP="00EE4308">
                      <w:pPr>
                        <w:jc w:val="center"/>
                      </w:pPr>
                    </w:p>
                    <w:p w14:paraId="4F493296" w14:textId="77777777" w:rsidR="00EE4308" w:rsidRDefault="00EE4308" w:rsidP="00EE4308">
                      <w:pPr>
                        <w:jc w:val="center"/>
                      </w:pPr>
                    </w:p>
                    <w:p w14:paraId="46268A2B" w14:textId="77777777" w:rsidR="00EE4308" w:rsidRDefault="00EE4308" w:rsidP="00EE4308">
                      <w:pPr>
                        <w:jc w:val="center"/>
                      </w:pPr>
                    </w:p>
                    <w:p w14:paraId="4F8F801E" w14:textId="77777777" w:rsidR="00EE4308" w:rsidRDefault="00EE4308" w:rsidP="00EE4308">
                      <w:pPr>
                        <w:jc w:val="center"/>
                      </w:pPr>
                    </w:p>
                    <w:p w14:paraId="4F32D956" w14:textId="77777777" w:rsidR="00EE4308" w:rsidRDefault="00EE4308" w:rsidP="00EE4308">
                      <w:pPr>
                        <w:jc w:val="center"/>
                      </w:pPr>
                    </w:p>
                    <w:p w14:paraId="6CC89B4C" w14:textId="77777777" w:rsidR="00EE4308" w:rsidRDefault="00EE4308" w:rsidP="00EE4308">
                      <w:pPr>
                        <w:jc w:val="center"/>
                      </w:pPr>
                    </w:p>
                    <w:p w14:paraId="66FA9164" w14:textId="77777777" w:rsidR="00EE4308" w:rsidRDefault="00EE4308" w:rsidP="00EE4308">
                      <w:pPr>
                        <w:jc w:val="center"/>
                      </w:pPr>
                    </w:p>
                    <w:p w14:paraId="35A8A0FD" w14:textId="77777777" w:rsidR="00EE4308" w:rsidRDefault="00EE4308" w:rsidP="00EE4308">
                      <w:pPr>
                        <w:jc w:val="center"/>
                      </w:pPr>
                    </w:p>
                    <w:p w14:paraId="2134E6D3" w14:textId="77777777" w:rsidR="00EE4308" w:rsidRDefault="00EE4308" w:rsidP="00EE4308">
                      <w:pPr>
                        <w:jc w:val="center"/>
                      </w:pPr>
                    </w:p>
                    <w:p w14:paraId="0587E920" w14:textId="77777777" w:rsidR="00EE4308" w:rsidRDefault="00EE4308" w:rsidP="00EE4308">
                      <w:pPr>
                        <w:jc w:val="center"/>
                      </w:pPr>
                    </w:p>
                    <w:p w14:paraId="4A071424" w14:textId="77777777" w:rsidR="00EE4308" w:rsidRDefault="00EE4308" w:rsidP="00EE4308">
                      <w:pPr>
                        <w:jc w:val="center"/>
                      </w:pPr>
                    </w:p>
                    <w:p w14:paraId="0C9C86AB" w14:textId="77777777" w:rsidR="00EE4308" w:rsidRDefault="00EE4308" w:rsidP="00EE4308">
                      <w:pPr>
                        <w:jc w:val="center"/>
                      </w:pPr>
                    </w:p>
                    <w:p w14:paraId="6BE6FC93" w14:textId="77777777" w:rsidR="00EE4308" w:rsidRDefault="00EE4308" w:rsidP="00EE4308">
                      <w:pPr>
                        <w:jc w:val="center"/>
                      </w:pPr>
                    </w:p>
                    <w:p w14:paraId="177484EC" w14:textId="77777777" w:rsidR="00EE4308" w:rsidRDefault="00EE4308" w:rsidP="00EE4308">
                      <w:pPr>
                        <w:jc w:val="center"/>
                      </w:pPr>
                    </w:p>
                    <w:p w14:paraId="6C1C0C67" w14:textId="77777777" w:rsidR="00EE4308" w:rsidRDefault="00EE4308" w:rsidP="00EE4308">
                      <w:pPr>
                        <w:jc w:val="center"/>
                      </w:pPr>
                    </w:p>
                    <w:p w14:paraId="0B14ADE1" w14:textId="77777777" w:rsidR="00EE4308" w:rsidRDefault="00EE4308" w:rsidP="00EE4308">
                      <w:pPr>
                        <w:jc w:val="center"/>
                      </w:pPr>
                    </w:p>
                    <w:p w14:paraId="335F37ED" w14:textId="77777777" w:rsidR="00EE4308" w:rsidRDefault="00EE4308" w:rsidP="00EE4308">
                      <w:pPr>
                        <w:jc w:val="center"/>
                      </w:pPr>
                    </w:p>
                    <w:p w14:paraId="66F158DC" w14:textId="77777777" w:rsidR="00EE4308" w:rsidRDefault="00EE4308" w:rsidP="00EE4308">
                      <w:pPr>
                        <w:jc w:val="center"/>
                      </w:pPr>
                    </w:p>
                    <w:p w14:paraId="53EAE0FD" w14:textId="77777777" w:rsidR="00EE4308" w:rsidRDefault="00EE4308" w:rsidP="00EE4308">
                      <w:pPr>
                        <w:jc w:val="center"/>
                      </w:pPr>
                    </w:p>
                    <w:p w14:paraId="74C6276B" w14:textId="77777777" w:rsidR="00EE4308" w:rsidRDefault="00EE4308" w:rsidP="00EE4308">
                      <w:pPr>
                        <w:jc w:val="center"/>
                      </w:pPr>
                    </w:p>
                  </w:txbxContent>
                </v:textbox>
              </v:rect>
            </w:pict>
          </mc:Fallback>
        </mc:AlternateContent>
      </w:r>
      <w:r w:rsidR="008A35A1">
        <w:rPr>
          <w:noProof/>
        </w:rPr>
        <mc:AlternateContent>
          <mc:Choice Requires="wps">
            <w:drawing>
              <wp:anchor distT="45720" distB="45720" distL="114300" distR="114300" simplePos="0" relativeHeight="251726848" behindDoc="0" locked="0" layoutInCell="1" allowOverlap="1" wp14:anchorId="0CD7726E" wp14:editId="3220B3B3">
                <wp:simplePos x="0" y="0"/>
                <wp:positionH relativeFrom="column">
                  <wp:posOffset>285115</wp:posOffset>
                </wp:positionH>
                <wp:positionV relativeFrom="paragraph">
                  <wp:posOffset>0</wp:posOffset>
                </wp:positionV>
                <wp:extent cx="5895975" cy="9915525"/>
                <wp:effectExtent l="0" t="0" r="0" b="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975" cy="9915525"/>
                        </a:xfrm>
                        <a:prstGeom prst="rect">
                          <a:avLst/>
                        </a:prstGeom>
                        <a:noFill/>
                        <a:ln w="9525">
                          <a:noFill/>
                          <a:miter lim="800000"/>
                          <a:headEnd/>
                          <a:tailEnd/>
                        </a:ln>
                      </wps:spPr>
                      <wps:txbx>
                        <w:txbxContent>
                          <w:p w14:paraId="070E1AC0" w14:textId="6B830624" w:rsidR="008A35A1" w:rsidRDefault="008A35A1" w:rsidP="008A35A1">
                            <w:pPr>
                              <w:pStyle w:val="Kop3"/>
                              <w:rPr>
                                <w:lang w:bidi="nl-NL"/>
                              </w:rPr>
                            </w:pPr>
                            <w:r>
                              <w:rPr>
                                <w:lang w:bidi="nl-NL"/>
                              </w:rPr>
                              <w:t>De vragen</w:t>
                            </w:r>
                          </w:p>
                          <w:p w14:paraId="1C8F8F63" w14:textId="4A7C89A1" w:rsidR="008A35A1" w:rsidRDefault="008A35A1" w:rsidP="008A35A1">
                            <w:pPr>
                              <w:rPr>
                                <w:lang w:bidi="nl-NL"/>
                              </w:rPr>
                            </w:pPr>
                          </w:p>
                          <w:p w14:paraId="26B8B5F7" w14:textId="7DE9D32C" w:rsidR="008A35A1" w:rsidRPr="00226BFA" w:rsidRDefault="008D6AB7" w:rsidP="00226BFA">
                            <w:pPr>
                              <w:pStyle w:val="Lijstalinea"/>
                              <w:numPr>
                                <w:ilvl w:val="0"/>
                                <w:numId w:val="6"/>
                              </w:numPr>
                              <w:rPr>
                                <w:b/>
                                <w:bCs/>
                                <w:color w:val="FFFFFF" w:themeColor="background1"/>
                                <w:sz w:val="36"/>
                                <w:szCs w:val="36"/>
                                <w:lang w:bidi="nl-NL"/>
                              </w:rPr>
                            </w:pPr>
                            <w:r w:rsidRPr="00226BFA">
                              <w:rPr>
                                <w:b/>
                                <w:bCs/>
                                <w:color w:val="FFFFFF" w:themeColor="background1"/>
                                <w:sz w:val="36"/>
                                <w:szCs w:val="36"/>
                                <w:lang w:bidi="nl-NL"/>
                              </w:rPr>
                              <w:t>Wie is het?</w:t>
                            </w:r>
                          </w:p>
                          <w:p w14:paraId="1AB3239B" w14:textId="751AF6F9" w:rsidR="008D6AB7" w:rsidRPr="00544933" w:rsidRDefault="008D6AB7" w:rsidP="008D6AB7">
                            <w:pPr>
                              <w:pStyle w:val="Lijstalinea"/>
                              <w:rPr>
                                <w:color w:val="FFFFFF" w:themeColor="background1"/>
                                <w:sz w:val="28"/>
                                <w:szCs w:val="28"/>
                              </w:rPr>
                            </w:pPr>
                            <w:r w:rsidRPr="00544933">
                              <w:rPr>
                                <w:color w:val="FFFFFF" w:themeColor="background1"/>
                                <w:sz w:val="28"/>
                                <w:szCs w:val="28"/>
                              </w:rPr>
                              <w:t xml:space="preserve">We maken 1 of 2 foto’s van een collega met mondmasker of volledig in beschermkledij (als het iets moeilijker mag). De bewoners zoeken dus om welke zorgverlener het gaat. </w:t>
                            </w:r>
                          </w:p>
                          <w:p w14:paraId="2681982F" w14:textId="54B801F0" w:rsidR="008D6AB7" w:rsidRPr="008D6AB7" w:rsidRDefault="008D6AB7" w:rsidP="008D6AB7">
                            <w:pPr>
                              <w:pStyle w:val="Lijstalinea"/>
                              <w:rPr>
                                <w:color w:val="FFFFFF" w:themeColor="background1"/>
                              </w:rPr>
                            </w:pPr>
                          </w:p>
                          <w:p w14:paraId="3F37A8ED" w14:textId="77777777" w:rsidR="008D6AB7" w:rsidRPr="008D6AB7" w:rsidRDefault="008D6AB7" w:rsidP="008A35A1">
                            <w:pPr>
                              <w:rPr>
                                <w:color w:val="FFFFFF" w:themeColor="background1"/>
                                <w:lang w:bidi="nl-NL"/>
                              </w:rPr>
                            </w:pPr>
                          </w:p>
                          <w:p w14:paraId="286F2655" w14:textId="4779A810" w:rsidR="00544933" w:rsidRPr="00226BFA" w:rsidRDefault="00544933" w:rsidP="00226BFA">
                            <w:pPr>
                              <w:pStyle w:val="Lijstalinea"/>
                              <w:numPr>
                                <w:ilvl w:val="0"/>
                                <w:numId w:val="6"/>
                              </w:numPr>
                              <w:rPr>
                                <w:b/>
                                <w:bCs/>
                                <w:color w:val="FFFFFF" w:themeColor="background1"/>
                                <w:sz w:val="36"/>
                                <w:szCs w:val="36"/>
                              </w:rPr>
                            </w:pPr>
                            <w:bookmarkStart w:id="2" w:name="_Hlk40948311"/>
                            <w:r w:rsidRPr="00226BFA">
                              <w:rPr>
                                <w:b/>
                                <w:bCs/>
                                <w:color w:val="FFFFFF" w:themeColor="background1"/>
                                <w:sz w:val="36"/>
                                <w:szCs w:val="36"/>
                              </w:rPr>
                              <w:t>Raadsel: laat ze maar hamsteren</w:t>
                            </w:r>
                          </w:p>
                          <w:p w14:paraId="2131566A" w14:textId="736F6E43" w:rsidR="00544933" w:rsidRPr="00544933" w:rsidRDefault="00544933" w:rsidP="00544933">
                            <w:pPr>
                              <w:rPr>
                                <w:b/>
                                <w:bCs/>
                                <w:color w:val="FFFFFF" w:themeColor="background1"/>
                                <w:sz w:val="28"/>
                                <w:szCs w:val="28"/>
                              </w:rPr>
                            </w:pPr>
                            <w:r w:rsidRPr="00544933">
                              <w:rPr>
                                <w:b/>
                                <w:bCs/>
                                <w:color w:val="FFFFFF" w:themeColor="background1"/>
                                <w:sz w:val="28"/>
                                <w:szCs w:val="28"/>
                              </w:rPr>
                              <w:t xml:space="preserve">Los volgende rebus op </w:t>
                            </w:r>
                          </w:p>
                          <w:bookmarkEnd w:id="2"/>
                          <w:p w14:paraId="4324DD4A" w14:textId="13A58B9E" w:rsidR="008A35A1" w:rsidRPr="008D6AB7" w:rsidRDefault="008A35A1" w:rsidP="008A35A1">
                            <w:pPr>
                              <w:rPr>
                                <w:color w:val="FFFFFF" w:themeColor="background1"/>
                                <w:sz w:val="28"/>
                                <w:szCs w:val="28"/>
                              </w:rPr>
                            </w:pPr>
                          </w:p>
                          <w:p w14:paraId="1EDAB770" w14:textId="77777777" w:rsidR="00544933" w:rsidRPr="00D6329B" w:rsidRDefault="00544933" w:rsidP="00544933">
                            <w:pPr>
                              <w:shd w:val="clear" w:color="auto" w:fill="F0F3F5"/>
                              <w:spacing w:after="45" w:line="240" w:lineRule="auto"/>
                              <w:jc w:val="center"/>
                              <w:rPr>
                                <w:rFonts w:ascii="Comic Sans MS" w:eastAsia="Times New Roman" w:hAnsi="Comic Sans MS" w:cs="Times New Roman"/>
                                <w:color w:val="000000"/>
                                <w:sz w:val="63"/>
                                <w:szCs w:val="63"/>
                                <w:lang w:eastAsia="nl-BE"/>
                              </w:rPr>
                            </w:pPr>
                            <w:r w:rsidRPr="00D6329B">
                              <w:rPr>
                                <w:rFonts w:ascii="Segoe UI Emoji" w:eastAsia="Times New Roman" w:hAnsi="Segoe UI Emoji" w:cs="Segoe UI Emoji"/>
                                <w:color w:val="000000"/>
                                <w:sz w:val="63"/>
                                <w:szCs w:val="63"/>
                                <w:lang w:eastAsia="nl-BE"/>
                              </w:rPr>
                              <w:t>🕸</w:t>
                            </w:r>
                          </w:p>
                          <w:p w14:paraId="47BC1609" w14:textId="77777777" w:rsidR="00544933" w:rsidRPr="00D6329B" w:rsidRDefault="00544933" w:rsidP="00544933">
                            <w:pPr>
                              <w:shd w:val="clear" w:color="auto" w:fill="F0F3F5"/>
                              <w:spacing w:after="120" w:line="240" w:lineRule="auto"/>
                              <w:jc w:val="center"/>
                              <w:rPr>
                                <w:rFonts w:ascii="Comic Sans MS" w:eastAsia="Times New Roman" w:hAnsi="Comic Sans MS" w:cs="Times New Roman"/>
                                <w:color w:val="000000"/>
                                <w:sz w:val="27"/>
                                <w:szCs w:val="27"/>
                                <w:lang w:eastAsia="nl-BE"/>
                              </w:rPr>
                            </w:pPr>
                            <w:r w:rsidRPr="00D6329B">
                              <w:rPr>
                                <w:rFonts w:ascii="Comic Sans MS" w:eastAsia="Times New Roman" w:hAnsi="Comic Sans MS" w:cs="Times New Roman"/>
                                <w:color w:val="000000"/>
                                <w:sz w:val="27"/>
                                <w:szCs w:val="27"/>
                                <w:lang w:eastAsia="nl-BE"/>
                              </w:rPr>
                              <w:t>eb=c</w:t>
                            </w:r>
                          </w:p>
                          <w:p w14:paraId="15A622A6" w14:textId="77777777" w:rsidR="00544933" w:rsidRPr="00D6329B" w:rsidRDefault="00544933" w:rsidP="00544933">
                            <w:pPr>
                              <w:shd w:val="clear" w:color="auto" w:fill="F0F3F5"/>
                              <w:spacing w:after="45" w:line="240" w:lineRule="auto"/>
                              <w:jc w:val="center"/>
                              <w:rPr>
                                <w:rFonts w:ascii="Comic Sans MS" w:eastAsia="Times New Roman" w:hAnsi="Comic Sans MS" w:cs="Times New Roman"/>
                                <w:color w:val="000000"/>
                                <w:sz w:val="63"/>
                                <w:szCs w:val="63"/>
                                <w:lang w:eastAsia="nl-BE"/>
                              </w:rPr>
                            </w:pPr>
                            <w:r w:rsidRPr="00D6329B">
                              <w:rPr>
                                <w:rFonts w:ascii="Segoe UI Emoji" w:eastAsia="Times New Roman" w:hAnsi="Segoe UI Emoji" w:cs="Segoe UI Emoji"/>
                                <w:color w:val="000000"/>
                                <w:sz w:val="63"/>
                                <w:szCs w:val="63"/>
                                <w:lang w:eastAsia="nl-BE"/>
                              </w:rPr>
                              <w:t>🐒</w:t>
                            </w:r>
                          </w:p>
                          <w:p w14:paraId="218C09CE" w14:textId="77777777" w:rsidR="00544933" w:rsidRPr="00D6329B" w:rsidRDefault="00544933" w:rsidP="00544933">
                            <w:pPr>
                              <w:shd w:val="clear" w:color="auto" w:fill="F0F3F5"/>
                              <w:spacing w:after="0" w:line="240" w:lineRule="auto"/>
                              <w:jc w:val="center"/>
                              <w:rPr>
                                <w:rFonts w:ascii="Comic Sans MS" w:eastAsia="Times New Roman" w:hAnsi="Comic Sans MS" w:cs="Times New Roman"/>
                                <w:color w:val="000000"/>
                                <w:sz w:val="27"/>
                                <w:szCs w:val="27"/>
                                <w:lang w:eastAsia="nl-BE"/>
                              </w:rPr>
                            </w:pPr>
                            <w:r>
                              <w:rPr>
                                <w:rFonts w:ascii="Comic Sans MS" w:eastAsia="Times New Roman" w:hAnsi="Comic Sans MS" w:cs="Times New Roman"/>
                                <w:color w:val="000000"/>
                                <w:sz w:val="27"/>
                                <w:szCs w:val="27"/>
                                <w:lang w:eastAsia="nl-BE"/>
                              </w:rPr>
                              <w:t xml:space="preserve">De eerste </w:t>
                            </w:r>
                            <w:r w:rsidRPr="00D6329B">
                              <w:rPr>
                                <w:rFonts w:ascii="Comic Sans MS" w:eastAsia="Times New Roman" w:hAnsi="Comic Sans MS" w:cs="Times New Roman"/>
                                <w:color w:val="000000"/>
                                <w:sz w:val="27"/>
                                <w:szCs w:val="27"/>
                                <w:lang w:eastAsia="nl-BE"/>
                              </w:rPr>
                              <w:t>a=p</w:t>
                            </w:r>
                            <w:r>
                              <w:rPr>
                                <w:rFonts w:ascii="Comic Sans MS" w:eastAsia="Times New Roman" w:hAnsi="Comic Sans MS" w:cs="Times New Roman"/>
                                <w:color w:val="000000"/>
                                <w:sz w:val="27"/>
                                <w:szCs w:val="27"/>
                                <w:lang w:eastAsia="nl-BE"/>
                              </w:rPr>
                              <w:t xml:space="preserve">  </w:t>
                            </w:r>
                          </w:p>
                          <w:p w14:paraId="1460F2F7" w14:textId="77777777" w:rsidR="00544933" w:rsidRPr="00D6329B" w:rsidRDefault="00544933" w:rsidP="00544933">
                            <w:pPr>
                              <w:shd w:val="clear" w:color="auto" w:fill="F0F3F5"/>
                              <w:spacing w:after="0" w:line="240" w:lineRule="auto"/>
                              <w:jc w:val="center"/>
                              <w:rPr>
                                <w:rFonts w:ascii="Comic Sans MS" w:eastAsia="Times New Roman" w:hAnsi="Comic Sans MS" w:cs="Times New Roman"/>
                                <w:color w:val="000000"/>
                                <w:sz w:val="27"/>
                                <w:szCs w:val="27"/>
                                <w:lang w:eastAsia="nl-BE"/>
                              </w:rPr>
                            </w:pPr>
                            <w:r w:rsidRPr="00D6329B">
                              <w:rPr>
                                <w:rFonts w:ascii="Comic Sans MS" w:eastAsia="Times New Roman" w:hAnsi="Comic Sans MS" w:cs="Times New Roman"/>
                                <w:color w:val="000000"/>
                                <w:sz w:val="27"/>
                                <w:szCs w:val="27"/>
                                <w:lang w:eastAsia="nl-BE"/>
                              </w:rPr>
                              <w:t> + </w:t>
                            </w:r>
                          </w:p>
                          <w:p w14:paraId="66559A03" w14:textId="77777777" w:rsidR="00544933" w:rsidRPr="00D6329B" w:rsidRDefault="00544933" w:rsidP="00544933">
                            <w:pPr>
                              <w:shd w:val="clear" w:color="auto" w:fill="F0F3F5"/>
                              <w:spacing w:after="45" w:line="240" w:lineRule="auto"/>
                              <w:jc w:val="center"/>
                              <w:rPr>
                                <w:rFonts w:ascii="Comic Sans MS" w:eastAsia="Times New Roman" w:hAnsi="Comic Sans MS" w:cs="Times New Roman"/>
                                <w:color w:val="000000"/>
                                <w:sz w:val="63"/>
                                <w:szCs w:val="63"/>
                                <w:lang w:eastAsia="nl-BE"/>
                              </w:rPr>
                            </w:pPr>
                            <w:r w:rsidRPr="00D6329B">
                              <w:rPr>
                                <w:rFonts w:ascii="Segoe UI Emoji" w:eastAsia="Times New Roman" w:hAnsi="Segoe UI Emoji" w:cs="Segoe UI Emoji"/>
                                <w:color w:val="000000"/>
                                <w:sz w:val="63"/>
                                <w:szCs w:val="63"/>
                                <w:lang w:eastAsia="nl-BE"/>
                              </w:rPr>
                              <w:t>🍺</w:t>
                            </w:r>
                          </w:p>
                          <w:p w14:paraId="7D024C56" w14:textId="77777777" w:rsidR="00544933" w:rsidRPr="00D6329B" w:rsidRDefault="00544933" w:rsidP="00544933">
                            <w:pPr>
                              <w:shd w:val="clear" w:color="auto" w:fill="F0F3F5"/>
                              <w:spacing w:after="120" w:line="240" w:lineRule="auto"/>
                              <w:jc w:val="center"/>
                              <w:rPr>
                                <w:rFonts w:ascii="Comic Sans MS" w:eastAsia="Times New Roman" w:hAnsi="Comic Sans MS" w:cs="Times New Roman"/>
                                <w:color w:val="000000"/>
                                <w:sz w:val="27"/>
                                <w:szCs w:val="27"/>
                                <w:lang w:eastAsia="nl-BE"/>
                              </w:rPr>
                            </w:pPr>
                            <w:r w:rsidRPr="00D6329B">
                              <w:rPr>
                                <w:rFonts w:ascii="Comic Sans MS" w:eastAsia="Times New Roman" w:hAnsi="Comic Sans MS" w:cs="Times New Roman"/>
                                <w:color w:val="000000"/>
                                <w:sz w:val="27"/>
                                <w:szCs w:val="27"/>
                                <w:lang w:eastAsia="nl-BE"/>
                              </w:rPr>
                              <w:t>-b</w:t>
                            </w:r>
                          </w:p>
                          <w:p w14:paraId="50E9DB01" w14:textId="36784096" w:rsidR="008A35A1" w:rsidRDefault="008A35A1" w:rsidP="008A35A1">
                            <w:pPr>
                              <w:rPr>
                                <w:color w:val="FFFFFF" w:themeColor="background1"/>
                                <w:sz w:val="28"/>
                                <w:szCs w:val="28"/>
                              </w:rPr>
                            </w:pPr>
                          </w:p>
                          <w:p w14:paraId="33B53CDD" w14:textId="1EC62736" w:rsidR="00544933" w:rsidRPr="00226BFA" w:rsidRDefault="00544933" w:rsidP="00226BFA">
                            <w:pPr>
                              <w:pStyle w:val="Lijstalinea"/>
                              <w:numPr>
                                <w:ilvl w:val="0"/>
                                <w:numId w:val="6"/>
                              </w:numPr>
                              <w:rPr>
                                <w:color w:val="FFFFFF" w:themeColor="background1"/>
                                <w:sz w:val="36"/>
                                <w:szCs w:val="36"/>
                              </w:rPr>
                            </w:pPr>
                            <w:r w:rsidRPr="00226BFA">
                              <w:rPr>
                                <w:b/>
                                <w:bCs/>
                                <w:color w:val="FFFFFF" w:themeColor="background1"/>
                                <w:sz w:val="36"/>
                                <w:szCs w:val="36"/>
                              </w:rPr>
                              <w:t>Quizvraag/ me</w:t>
                            </w:r>
                            <w:r w:rsidR="00312318">
                              <w:rPr>
                                <w:b/>
                                <w:bCs/>
                                <w:color w:val="FFFFFF" w:themeColor="background1"/>
                                <w:sz w:val="36"/>
                                <w:szCs w:val="36"/>
                              </w:rPr>
                              <w:t>e</w:t>
                            </w:r>
                            <w:r w:rsidRPr="00226BFA">
                              <w:rPr>
                                <w:b/>
                                <w:bCs/>
                                <w:color w:val="FFFFFF" w:themeColor="background1"/>
                                <w:sz w:val="36"/>
                                <w:szCs w:val="36"/>
                              </w:rPr>
                              <w:t xml:space="preserve">rkeuze  </w:t>
                            </w:r>
                            <w:r w:rsidRPr="00226BFA">
                              <w:rPr>
                                <w:color w:val="FFFFFF" w:themeColor="background1"/>
                                <w:sz w:val="36"/>
                                <w:szCs w:val="36"/>
                              </w:rPr>
                              <w:t xml:space="preserve"> </w:t>
                            </w:r>
                          </w:p>
                          <w:p w14:paraId="4AECB2E4" w14:textId="77777777" w:rsidR="00544933" w:rsidRPr="00544933" w:rsidRDefault="00544933" w:rsidP="00544933">
                            <w:pPr>
                              <w:pStyle w:val="Lijstalinea"/>
                              <w:rPr>
                                <w:color w:val="FFFFFF" w:themeColor="background1"/>
                                <w:sz w:val="28"/>
                                <w:szCs w:val="28"/>
                              </w:rPr>
                            </w:pPr>
                            <w:r w:rsidRPr="00544933">
                              <w:rPr>
                                <w:color w:val="FFFFFF" w:themeColor="background1"/>
                                <w:sz w:val="28"/>
                                <w:szCs w:val="28"/>
                              </w:rPr>
                              <w:t>Wat is de middelste kleur van de Belgische vlag</w:t>
                            </w:r>
                          </w:p>
                          <w:p w14:paraId="7597AF0A" w14:textId="77777777" w:rsidR="00544933" w:rsidRPr="00544933" w:rsidRDefault="00544933" w:rsidP="00544933">
                            <w:pPr>
                              <w:pStyle w:val="Lijstalinea"/>
                              <w:rPr>
                                <w:color w:val="FFFFFF" w:themeColor="background1"/>
                                <w:sz w:val="28"/>
                                <w:szCs w:val="28"/>
                              </w:rPr>
                            </w:pPr>
                          </w:p>
                          <w:p w14:paraId="57230725" w14:textId="243FABA9" w:rsidR="00544933" w:rsidRPr="00544933" w:rsidRDefault="00544933" w:rsidP="00544933">
                            <w:pPr>
                              <w:pStyle w:val="Lijstalinea"/>
                              <w:numPr>
                                <w:ilvl w:val="0"/>
                                <w:numId w:val="4"/>
                              </w:numPr>
                              <w:rPr>
                                <w:color w:val="FFFFFF" w:themeColor="background1"/>
                                <w:sz w:val="28"/>
                                <w:szCs w:val="28"/>
                              </w:rPr>
                            </w:pPr>
                            <w:r w:rsidRPr="00544933">
                              <w:rPr>
                                <w:color w:val="FFFFFF" w:themeColor="background1"/>
                                <w:sz w:val="28"/>
                                <w:szCs w:val="28"/>
                              </w:rPr>
                              <w:t xml:space="preserve">Rood  </w:t>
                            </w:r>
                          </w:p>
                          <w:p w14:paraId="75D601A9" w14:textId="07237AE5" w:rsidR="00544933" w:rsidRPr="00544933" w:rsidRDefault="00544933" w:rsidP="00544933">
                            <w:pPr>
                              <w:pStyle w:val="Lijstalinea"/>
                              <w:numPr>
                                <w:ilvl w:val="0"/>
                                <w:numId w:val="4"/>
                              </w:numPr>
                              <w:rPr>
                                <w:color w:val="FFFFFF" w:themeColor="background1"/>
                                <w:sz w:val="28"/>
                                <w:szCs w:val="28"/>
                              </w:rPr>
                            </w:pPr>
                            <w:r w:rsidRPr="00544933">
                              <w:rPr>
                                <w:color w:val="FFFFFF" w:themeColor="background1"/>
                                <w:sz w:val="28"/>
                                <w:szCs w:val="28"/>
                              </w:rPr>
                              <w:t xml:space="preserve">Zwart </w:t>
                            </w:r>
                          </w:p>
                          <w:p w14:paraId="3E529289" w14:textId="37B70605" w:rsidR="00544933" w:rsidRDefault="00544933" w:rsidP="008A35A1">
                            <w:pPr>
                              <w:pStyle w:val="Lijstalinea"/>
                              <w:numPr>
                                <w:ilvl w:val="0"/>
                                <w:numId w:val="4"/>
                              </w:numPr>
                              <w:rPr>
                                <w:color w:val="FFFFFF" w:themeColor="background1"/>
                                <w:sz w:val="28"/>
                                <w:szCs w:val="28"/>
                              </w:rPr>
                            </w:pPr>
                            <w:r w:rsidRPr="00544933">
                              <w:rPr>
                                <w:color w:val="FFFFFF" w:themeColor="background1"/>
                                <w:sz w:val="28"/>
                                <w:szCs w:val="28"/>
                              </w:rPr>
                              <w:t xml:space="preserve">Geel  </w:t>
                            </w:r>
                          </w:p>
                          <w:p w14:paraId="036ECF74" w14:textId="1E9317B8" w:rsidR="00544933" w:rsidRDefault="00544933" w:rsidP="00544933">
                            <w:pPr>
                              <w:rPr>
                                <w:color w:val="FFFFFF" w:themeColor="background1"/>
                                <w:sz w:val="28"/>
                                <w:szCs w:val="28"/>
                              </w:rPr>
                            </w:pPr>
                          </w:p>
                          <w:p w14:paraId="2268593B" w14:textId="77777777" w:rsidR="00544933" w:rsidRPr="00226BFA" w:rsidRDefault="00544933" w:rsidP="00226BFA">
                            <w:pPr>
                              <w:pStyle w:val="Lijstalinea"/>
                              <w:numPr>
                                <w:ilvl w:val="0"/>
                                <w:numId w:val="6"/>
                              </w:numPr>
                              <w:rPr>
                                <w:b/>
                                <w:bCs/>
                                <w:color w:val="FFFFFF" w:themeColor="background1"/>
                                <w:sz w:val="36"/>
                                <w:szCs w:val="36"/>
                              </w:rPr>
                            </w:pPr>
                            <w:r w:rsidRPr="00226BFA">
                              <w:rPr>
                                <w:b/>
                                <w:bCs/>
                                <w:color w:val="FFFFFF" w:themeColor="background1"/>
                                <w:sz w:val="36"/>
                                <w:szCs w:val="36"/>
                              </w:rPr>
                              <w:t>Puzzel</w:t>
                            </w:r>
                          </w:p>
                          <w:p w14:paraId="1833E96E" w14:textId="6A32D4F8" w:rsidR="00544933" w:rsidRDefault="00544933" w:rsidP="00544933">
                            <w:pPr>
                              <w:pStyle w:val="Lijstalinea"/>
                              <w:rPr>
                                <w:color w:val="FFFFFF" w:themeColor="background1"/>
                                <w:sz w:val="28"/>
                                <w:szCs w:val="28"/>
                              </w:rPr>
                            </w:pPr>
                            <w:r w:rsidRPr="00544933">
                              <w:rPr>
                                <w:color w:val="FFFFFF" w:themeColor="background1"/>
                                <w:sz w:val="28"/>
                                <w:szCs w:val="28"/>
                              </w:rPr>
                              <w:t xml:space="preserve">Schrijf het woord </w:t>
                            </w:r>
                            <w:r w:rsidRPr="00544933">
                              <w:rPr>
                                <w:b/>
                                <w:bCs/>
                                <w:color w:val="FFFFFF" w:themeColor="background1"/>
                                <w:sz w:val="28"/>
                                <w:szCs w:val="28"/>
                              </w:rPr>
                              <w:t>QUARANTAINE</w:t>
                            </w:r>
                            <w:r w:rsidRPr="00544933">
                              <w:rPr>
                                <w:color w:val="FFFFFF" w:themeColor="background1"/>
                                <w:sz w:val="28"/>
                                <w:szCs w:val="28"/>
                              </w:rPr>
                              <w:t xml:space="preserve"> op en knip de letters los van elkaar. Laat de bewoner dat met die letters 3 woorden maken.</w:t>
                            </w:r>
                          </w:p>
                          <w:p w14:paraId="3B210C5B" w14:textId="7DE3C5DD" w:rsidR="00544933" w:rsidRDefault="00544933" w:rsidP="00544933">
                            <w:pPr>
                              <w:pStyle w:val="Lijstalinea"/>
                              <w:rPr>
                                <w:color w:val="FFFFFF" w:themeColor="background1"/>
                                <w:sz w:val="28"/>
                                <w:szCs w:val="28"/>
                              </w:rPr>
                            </w:pPr>
                          </w:p>
                          <w:p w14:paraId="0C01A631" w14:textId="77777777" w:rsidR="00544933" w:rsidRPr="00544933" w:rsidRDefault="00544933" w:rsidP="00544933">
                            <w:pPr>
                              <w:rPr>
                                <w:color w:val="FFFFFF" w:themeColor="background1"/>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D7726E" id="Tekstvak 2" o:spid="_x0000_s1033" type="#_x0000_t202" style="position:absolute;margin-left:22.45pt;margin-top:0;width:464.25pt;height:780.75pt;z-index:251726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" filled="f" stroked="f">
                <v:textbox>
                  <w:txbxContent>
                    <w:p w14:paraId="070E1AC0" w14:textId="6B830624" w:rsidR="008A35A1" w:rsidRDefault="008A35A1" w:rsidP="008A35A1">
                      <w:pPr>
                        <w:pStyle w:val="Kop3"/>
                        <w:rPr>
                          <w:lang w:bidi="nl-NL"/>
                        </w:rPr>
                      </w:pPr>
                      <w:r>
                        <w:rPr>
                          <w:lang w:bidi="nl-NL"/>
                        </w:rPr>
                        <w:t>De vragen</w:t>
                      </w:r>
                    </w:p>
                    <w:p w14:paraId="1C8F8F63" w14:textId="4A7C89A1" w:rsidR="008A35A1" w:rsidRDefault="008A35A1" w:rsidP="008A35A1">
                      <w:pPr>
                        <w:rPr>
                          <w:lang w:bidi="nl-NL"/>
                        </w:rPr>
                      </w:pPr>
                    </w:p>
                    <w:p w14:paraId="26B8B5F7" w14:textId="7DE9D32C" w:rsidR="008A35A1" w:rsidRPr="00226BFA" w:rsidRDefault="008D6AB7" w:rsidP="00226BFA">
                      <w:pPr>
                        <w:pStyle w:val="Lijstalinea"/>
                        <w:numPr>
                          <w:ilvl w:val="0"/>
                          <w:numId w:val="6"/>
                        </w:numPr>
                        <w:rPr>
                          <w:b/>
                          <w:bCs/>
                          <w:color w:val="FFFFFF" w:themeColor="background1"/>
                          <w:sz w:val="36"/>
                          <w:szCs w:val="36"/>
                          <w:lang w:bidi="nl-NL"/>
                        </w:rPr>
                      </w:pPr>
                      <w:r w:rsidRPr="00226BFA">
                        <w:rPr>
                          <w:b/>
                          <w:bCs/>
                          <w:color w:val="FFFFFF" w:themeColor="background1"/>
                          <w:sz w:val="36"/>
                          <w:szCs w:val="36"/>
                          <w:lang w:bidi="nl-NL"/>
                        </w:rPr>
                        <w:t>Wie is het?</w:t>
                      </w:r>
                    </w:p>
                    <w:p w14:paraId="1AB3239B" w14:textId="751AF6F9" w:rsidR="008D6AB7" w:rsidRPr="00544933" w:rsidRDefault="008D6AB7" w:rsidP="008D6AB7">
                      <w:pPr>
                        <w:pStyle w:val="Lijstalinea"/>
                        <w:rPr>
                          <w:color w:val="FFFFFF" w:themeColor="background1"/>
                          <w:sz w:val="28"/>
                          <w:szCs w:val="28"/>
                        </w:rPr>
                      </w:pPr>
                      <w:r w:rsidRPr="00544933">
                        <w:rPr>
                          <w:color w:val="FFFFFF" w:themeColor="background1"/>
                          <w:sz w:val="28"/>
                          <w:szCs w:val="28"/>
                        </w:rPr>
                        <w:t xml:space="preserve">We maken 1 of 2 foto’s van een collega met mondmasker of volledig in beschermkledij (als het iets moeilijker mag). De bewoners zoeken dus om welke zorgverlener het gaat. </w:t>
                      </w:r>
                    </w:p>
                    <w:p w14:paraId="2681982F" w14:textId="54B801F0" w:rsidR="008D6AB7" w:rsidRPr="008D6AB7" w:rsidRDefault="008D6AB7" w:rsidP="008D6AB7">
                      <w:pPr>
                        <w:pStyle w:val="Lijstalinea"/>
                        <w:rPr>
                          <w:color w:val="FFFFFF" w:themeColor="background1"/>
                        </w:rPr>
                      </w:pPr>
                    </w:p>
                    <w:p w14:paraId="3F37A8ED" w14:textId="77777777" w:rsidR="008D6AB7" w:rsidRPr="008D6AB7" w:rsidRDefault="008D6AB7" w:rsidP="008A35A1">
                      <w:pPr>
                        <w:rPr>
                          <w:color w:val="FFFFFF" w:themeColor="background1"/>
                          <w:lang w:bidi="nl-NL"/>
                        </w:rPr>
                      </w:pPr>
                    </w:p>
                    <w:p w14:paraId="286F2655" w14:textId="4779A810" w:rsidR="00544933" w:rsidRPr="00226BFA" w:rsidRDefault="00544933" w:rsidP="00226BFA">
                      <w:pPr>
                        <w:pStyle w:val="Lijstalinea"/>
                        <w:numPr>
                          <w:ilvl w:val="0"/>
                          <w:numId w:val="6"/>
                        </w:numPr>
                        <w:rPr>
                          <w:b/>
                          <w:bCs/>
                          <w:color w:val="FFFFFF" w:themeColor="background1"/>
                          <w:sz w:val="36"/>
                          <w:szCs w:val="36"/>
                        </w:rPr>
                      </w:pPr>
                      <w:bookmarkStart w:id="3" w:name="_Hlk40948311"/>
                      <w:r w:rsidRPr="00226BFA">
                        <w:rPr>
                          <w:b/>
                          <w:bCs/>
                          <w:color w:val="FFFFFF" w:themeColor="background1"/>
                          <w:sz w:val="36"/>
                          <w:szCs w:val="36"/>
                        </w:rPr>
                        <w:t>Raadsel: laat ze maar hamsteren</w:t>
                      </w:r>
                    </w:p>
                    <w:p w14:paraId="2131566A" w14:textId="736F6E43" w:rsidR="00544933" w:rsidRPr="00544933" w:rsidRDefault="00544933" w:rsidP="00544933">
                      <w:pPr>
                        <w:rPr>
                          <w:b/>
                          <w:bCs/>
                          <w:color w:val="FFFFFF" w:themeColor="background1"/>
                          <w:sz w:val="28"/>
                          <w:szCs w:val="28"/>
                        </w:rPr>
                      </w:pPr>
                      <w:r w:rsidRPr="00544933">
                        <w:rPr>
                          <w:b/>
                          <w:bCs/>
                          <w:color w:val="FFFFFF" w:themeColor="background1"/>
                          <w:sz w:val="28"/>
                          <w:szCs w:val="28"/>
                        </w:rPr>
                        <w:t xml:space="preserve">Los volgende rebus op </w:t>
                      </w:r>
                    </w:p>
                    <w:bookmarkEnd w:id="3"/>
                    <w:p w14:paraId="4324DD4A" w14:textId="13A58B9E" w:rsidR="008A35A1" w:rsidRPr="008D6AB7" w:rsidRDefault="008A35A1" w:rsidP="008A35A1">
                      <w:pPr>
                        <w:rPr>
                          <w:color w:val="FFFFFF" w:themeColor="background1"/>
                          <w:sz w:val="28"/>
                          <w:szCs w:val="28"/>
                        </w:rPr>
                      </w:pPr>
                    </w:p>
                    <w:p w14:paraId="1EDAB770" w14:textId="77777777" w:rsidR="00544933" w:rsidRPr="00D6329B" w:rsidRDefault="00544933" w:rsidP="00544933">
                      <w:pPr>
                        <w:shd w:val="clear" w:color="auto" w:fill="F0F3F5"/>
                        <w:spacing w:after="45" w:line="240" w:lineRule="auto"/>
                        <w:jc w:val="center"/>
                        <w:rPr>
                          <w:rFonts w:ascii="Comic Sans MS" w:eastAsia="Times New Roman" w:hAnsi="Comic Sans MS" w:cs="Times New Roman"/>
                          <w:color w:val="000000"/>
                          <w:sz w:val="63"/>
                          <w:szCs w:val="63"/>
                          <w:lang w:eastAsia="nl-BE"/>
                        </w:rPr>
                      </w:pPr>
                      <w:r w:rsidRPr="00D6329B">
                        <w:rPr>
                          <w:rFonts w:ascii="Segoe UI Emoji" w:eastAsia="Times New Roman" w:hAnsi="Segoe UI Emoji" w:cs="Segoe UI Emoji"/>
                          <w:color w:val="000000"/>
                          <w:sz w:val="63"/>
                          <w:szCs w:val="63"/>
                          <w:lang w:eastAsia="nl-BE"/>
                        </w:rPr>
                        <w:t>🕸</w:t>
                      </w:r>
                    </w:p>
                    <w:p w14:paraId="47BC1609" w14:textId="77777777" w:rsidR="00544933" w:rsidRPr="00D6329B" w:rsidRDefault="00544933" w:rsidP="00544933">
                      <w:pPr>
                        <w:shd w:val="clear" w:color="auto" w:fill="F0F3F5"/>
                        <w:spacing w:after="120" w:line="240" w:lineRule="auto"/>
                        <w:jc w:val="center"/>
                        <w:rPr>
                          <w:rFonts w:ascii="Comic Sans MS" w:eastAsia="Times New Roman" w:hAnsi="Comic Sans MS" w:cs="Times New Roman"/>
                          <w:color w:val="000000"/>
                          <w:sz w:val="27"/>
                          <w:szCs w:val="27"/>
                          <w:lang w:eastAsia="nl-BE"/>
                        </w:rPr>
                      </w:pPr>
                      <w:r w:rsidRPr="00D6329B">
                        <w:rPr>
                          <w:rFonts w:ascii="Comic Sans MS" w:eastAsia="Times New Roman" w:hAnsi="Comic Sans MS" w:cs="Times New Roman"/>
                          <w:color w:val="000000"/>
                          <w:sz w:val="27"/>
                          <w:szCs w:val="27"/>
                          <w:lang w:eastAsia="nl-BE"/>
                        </w:rPr>
                        <w:t>eb=c</w:t>
                      </w:r>
                    </w:p>
                    <w:p w14:paraId="15A622A6" w14:textId="77777777" w:rsidR="00544933" w:rsidRPr="00D6329B" w:rsidRDefault="00544933" w:rsidP="00544933">
                      <w:pPr>
                        <w:shd w:val="clear" w:color="auto" w:fill="F0F3F5"/>
                        <w:spacing w:after="45" w:line="240" w:lineRule="auto"/>
                        <w:jc w:val="center"/>
                        <w:rPr>
                          <w:rFonts w:ascii="Comic Sans MS" w:eastAsia="Times New Roman" w:hAnsi="Comic Sans MS" w:cs="Times New Roman"/>
                          <w:color w:val="000000"/>
                          <w:sz w:val="63"/>
                          <w:szCs w:val="63"/>
                          <w:lang w:eastAsia="nl-BE"/>
                        </w:rPr>
                      </w:pPr>
                      <w:r w:rsidRPr="00D6329B">
                        <w:rPr>
                          <w:rFonts w:ascii="Segoe UI Emoji" w:eastAsia="Times New Roman" w:hAnsi="Segoe UI Emoji" w:cs="Segoe UI Emoji"/>
                          <w:color w:val="000000"/>
                          <w:sz w:val="63"/>
                          <w:szCs w:val="63"/>
                          <w:lang w:eastAsia="nl-BE"/>
                        </w:rPr>
                        <w:t>🐒</w:t>
                      </w:r>
                    </w:p>
                    <w:p w14:paraId="218C09CE" w14:textId="77777777" w:rsidR="00544933" w:rsidRPr="00D6329B" w:rsidRDefault="00544933" w:rsidP="00544933">
                      <w:pPr>
                        <w:shd w:val="clear" w:color="auto" w:fill="F0F3F5"/>
                        <w:spacing w:after="0" w:line="240" w:lineRule="auto"/>
                        <w:jc w:val="center"/>
                        <w:rPr>
                          <w:rFonts w:ascii="Comic Sans MS" w:eastAsia="Times New Roman" w:hAnsi="Comic Sans MS" w:cs="Times New Roman"/>
                          <w:color w:val="000000"/>
                          <w:sz w:val="27"/>
                          <w:szCs w:val="27"/>
                          <w:lang w:eastAsia="nl-BE"/>
                        </w:rPr>
                      </w:pPr>
                      <w:r>
                        <w:rPr>
                          <w:rFonts w:ascii="Comic Sans MS" w:eastAsia="Times New Roman" w:hAnsi="Comic Sans MS" w:cs="Times New Roman"/>
                          <w:color w:val="000000"/>
                          <w:sz w:val="27"/>
                          <w:szCs w:val="27"/>
                          <w:lang w:eastAsia="nl-BE"/>
                        </w:rPr>
                        <w:t xml:space="preserve">De eerste </w:t>
                      </w:r>
                      <w:r w:rsidRPr="00D6329B">
                        <w:rPr>
                          <w:rFonts w:ascii="Comic Sans MS" w:eastAsia="Times New Roman" w:hAnsi="Comic Sans MS" w:cs="Times New Roman"/>
                          <w:color w:val="000000"/>
                          <w:sz w:val="27"/>
                          <w:szCs w:val="27"/>
                          <w:lang w:eastAsia="nl-BE"/>
                        </w:rPr>
                        <w:t>a=p</w:t>
                      </w:r>
                      <w:r>
                        <w:rPr>
                          <w:rFonts w:ascii="Comic Sans MS" w:eastAsia="Times New Roman" w:hAnsi="Comic Sans MS" w:cs="Times New Roman"/>
                          <w:color w:val="000000"/>
                          <w:sz w:val="27"/>
                          <w:szCs w:val="27"/>
                          <w:lang w:eastAsia="nl-BE"/>
                        </w:rPr>
                        <w:t xml:space="preserve">  </w:t>
                      </w:r>
                    </w:p>
                    <w:p w14:paraId="1460F2F7" w14:textId="77777777" w:rsidR="00544933" w:rsidRPr="00D6329B" w:rsidRDefault="00544933" w:rsidP="00544933">
                      <w:pPr>
                        <w:shd w:val="clear" w:color="auto" w:fill="F0F3F5"/>
                        <w:spacing w:after="0" w:line="240" w:lineRule="auto"/>
                        <w:jc w:val="center"/>
                        <w:rPr>
                          <w:rFonts w:ascii="Comic Sans MS" w:eastAsia="Times New Roman" w:hAnsi="Comic Sans MS" w:cs="Times New Roman"/>
                          <w:color w:val="000000"/>
                          <w:sz w:val="27"/>
                          <w:szCs w:val="27"/>
                          <w:lang w:eastAsia="nl-BE"/>
                        </w:rPr>
                      </w:pPr>
                      <w:r w:rsidRPr="00D6329B">
                        <w:rPr>
                          <w:rFonts w:ascii="Comic Sans MS" w:eastAsia="Times New Roman" w:hAnsi="Comic Sans MS" w:cs="Times New Roman"/>
                          <w:color w:val="000000"/>
                          <w:sz w:val="27"/>
                          <w:szCs w:val="27"/>
                          <w:lang w:eastAsia="nl-BE"/>
                        </w:rPr>
                        <w:t> + </w:t>
                      </w:r>
                    </w:p>
                    <w:p w14:paraId="66559A03" w14:textId="77777777" w:rsidR="00544933" w:rsidRPr="00D6329B" w:rsidRDefault="00544933" w:rsidP="00544933">
                      <w:pPr>
                        <w:shd w:val="clear" w:color="auto" w:fill="F0F3F5"/>
                        <w:spacing w:after="45" w:line="240" w:lineRule="auto"/>
                        <w:jc w:val="center"/>
                        <w:rPr>
                          <w:rFonts w:ascii="Comic Sans MS" w:eastAsia="Times New Roman" w:hAnsi="Comic Sans MS" w:cs="Times New Roman"/>
                          <w:color w:val="000000"/>
                          <w:sz w:val="63"/>
                          <w:szCs w:val="63"/>
                          <w:lang w:eastAsia="nl-BE"/>
                        </w:rPr>
                      </w:pPr>
                      <w:r w:rsidRPr="00D6329B">
                        <w:rPr>
                          <w:rFonts w:ascii="Segoe UI Emoji" w:eastAsia="Times New Roman" w:hAnsi="Segoe UI Emoji" w:cs="Segoe UI Emoji"/>
                          <w:color w:val="000000"/>
                          <w:sz w:val="63"/>
                          <w:szCs w:val="63"/>
                          <w:lang w:eastAsia="nl-BE"/>
                        </w:rPr>
                        <w:t>🍺</w:t>
                      </w:r>
                    </w:p>
                    <w:p w14:paraId="7D024C56" w14:textId="77777777" w:rsidR="00544933" w:rsidRPr="00D6329B" w:rsidRDefault="00544933" w:rsidP="00544933">
                      <w:pPr>
                        <w:shd w:val="clear" w:color="auto" w:fill="F0F3F5"/>
                        <w:spacing w:after="120" w:line="240" w:lineRule="auto"/>
                        <w:jc w:val="center"/>
                        <w:rPr>
                          <w:rFonts w:ascii="Comic Sans MS" w:eastAsia="Times New Roman" w:hAnsi="Comic Sans MS" w:cs="Times New Roman"/>
                          <w:color w:val="000000"/>
                          <w:sz w:val="27"/>
                          <w:szCs w:val="27"/>
                          <w:lang w:eastAsia="nl-BE"/>
                        </w:rPr>
                      </w:pPr>
                      <w:r w:rsidRPr="00D6329B">
                        <w:rPr>
                          <w:rFonts w:ascii="Comic Sans MS" w:eastAsia="Times New Roman" w:hAnsi="Comic Sans MS" w:cs="Times New Roman"/>
                          <w:color w:val="000000"/>
                          <w:sz w:val="27"/>
                          <w:szCs w:val="27"/>
                          <w:lang w:eastAsia="nl-BE"/>
                        </w:rPr>
                        <w:t>-b</w:t>
                      </w:r>
                    </w:p>
                    <w:p w14:paraId="50E9DB01" w14:textId="36784096" w:rsidR="008A35A1" w:rsidRDefault="008A35A1" w:rsidP="008A35A1">
                      <w:pPr>
                        <w:rPr>
                          <w:color w:val="FFFFFF" w:themeColor="background1"/>
                          <w:sz w:val="28"/>
                          <w:szCs w:val="28"/>
                        </w:rPr>
                      </w:pPr>
                    </w:p>
                    <w:p w14:paraId="33B53CDD" w14:textId="1EC62736" w:rsidR="00544933" w:rsidRPr="00226BFA" w:rsidRDefault="00544933" w:rsidP="00226BFA">
                      <w:pPr>
                        <w:pStyle w:val="Lijstalinea"/>
                        <w:numPr>
                          <w:ilvl w:val="0"/>
                          <w:numId w:val="6"/>
                        </w:numPr>
                        <w:rPr>
                          <w:color w:val="FFFFFF" w:themeColor="background1"/>
                          <w:sz w:val="36"/>
                          <w:szCs w:val="36"/>
                        </w:rPr>
                      </w:pPr>
                      <w:r w:rsidRPr="00226BFA">
                        <w:rPr>
                          <w:b/>
                          <w:bCs/>
                          <w:color w:val="FFFFFF" w:themeColor="background1"/>
                          <w:sz w:val="36"/>
                          <w:szCs w:val="36"/>
                        </w:rPr>
                        <w:t>Quizvraag/ me</w:t>
                      </w:r>
                      <w:r w:rsidR="00312318">
                        <w:rPr>
                          <w:b/>
                          <w:bCs/>
                          <w:color w:val="FFFFFF" w:themeColor="background1"/>
                          <w:sz w:val="36"/>
                          <w:szCs w:val="36"/>
                        </w:rPr>
                        <w:t>e</w:t>
                      </w:r>
                      <w:r w:rsidRPr="00226BFA">
                        <w:rPr>
                          <w:b/>
                          <w:bCs/>
                          <w:color w:val="FFFFFF" w:themeColor="background1"/>
                          <w:sz w:val="36"/>
                          <w:szCs w:val="36"/>
                        </w:rPr>
                        <w:t xml:space="preserve">rkeuze  </w:t>
                      </w:r>
                      <w:r w:rsidRPr="00226BFA">
                        <w:rPr>
                          <w:color w:val="FFFFFF" w:themeColor="background1"/>
                          <w:sz w:val="36"/>
                          <w:szCs w:val="36"/>
                        </w:rPr>
                        <w:t xml:space="preserve"> </w:t>
                      </w:r>
                    </w:p>
                    <w:p w14:paraId="4AECB2E4" w14:textId="77777777" w:rsidR="00544933" w:rsidRPr="00544933" w:rsidRDefault="00544933" w:rsidP="00544933">
                      <w:pPr>
                        <w:pStyle w:val="Lijstalinea"/>
                        <w:rPr>
                          <w:color w:val="FFFFFF" w:themeColor="background1"/>
                          <w:sz w:val="28"/>
                          <w:szCs w:val="28"/>
                        </w:rPr>
                      </w:pPr>
                      <w:r w:rsidRPr="00544933">
                        <w:rPr>
                          <w:color w:val="FFFFFF" w:themeColor="background1"/>
                          <w:sz w:val="28"/>
                          <w:szCs w:val="28"/>
                        </w:rPr>
                        <w:t>Wat is de middelste kleur van de Belgische vlag</w:t>
                      </w:r>
                    </w:p>
                    <w:p w14:paraId="7597AF0A" w14:textId="77777777" w:rsidR="00544933" w:rsidRPr="00544933" w:rsidRDefault="00544933" w:rsidP="00544933">
                      <w:pPr>
                        <w:pStyle w:val="Lijstalinea"/>
                        <w:rPr>
                          <w:color w:val="FFFFFF" w:themeColor="background1"/>
                          <w:sz w:val="28"/>
                          <w:szCs w:val="28"/>
                        </w:rPr>
                      </w:pPr>
                    </w:p>
                    <w:p w14:paraId="57230725" w14:textId="243FABA9" w:rsidR="00544933" w:rsidRPr="00544933" w:rsidRDefault="00544933" w:rsidP="00544933">
                      <w:pPr>
                        <w:pStyle w:val="Lijstalinea"/>
                        <w:numPr>
                          <w:ilvl w:val="0"/>
                          <w:numId w:val="4"/>
                        </w:numPr>
                        <w:rPr>
                          <w:color w:val="FFFFFF" w:themeColor="background1"/>
                          <w:sz w:val="28"/>
                          <w:szCs w:val="28"/>
                        </w:rPr>
                      </w:pPr>
                      <w:r w:rsidRPr="00544933">
                        <w:rPr>
                          <w:color w:val="FFFFFF" w:themeColor="background1"/>
                          <w:sz w:val="28"/>
                          <w:szCs w:val="28"/>
                        </w:rPr>
                        <w:t xml:space="preserve">Rood  </w:t>
                      </w:r>
                    </w:p>
                    <w:p w14:paraId="75D601A9" w14:textId="07237AE5" w:rsidR="00544933" w:rsidRPr="00544933" w:rsidRDefault="00544933" w:rsidP="00544933">
                      <w:pPr>
                        <w:pStyle w:val="Lijstalinea"/>
                        <w:numPr>
                          <w:ilvl w:val="0"/>
                          <w:numId w:val="4"/>
                        </w:numPr>
                        <w:rPr>
                          <w:color w:val="FFFFFF" w:themeColor="background1"/>
                          <w:sz w:val="28"/>
                          <w:szCs w:val="28"/>
                        </w:rPr>
                      </w:pPr>
                      <w:r w:rsidRPr="00544933">
                        <w:rPr>
                          <w:color w:val="FFFFFF" w:themeColor="background1"/>
                          <w:sz w:val="28"/>
                          <w:szCs w:val="28"/>
                        </w:rPr>
                        <w:t xml:space="preserve">Zwart </w:t>
                      </w:r>
                    </w:p>
                    <w:p w14:paraId="3E529289" w14:textId="37B70605" w:rsidR="00544933" w:rsidRDefault="00544933" w:rsidP="008A35A1">
                      <w:pPr>
                        <w:pStyle w:val="Lijstalinea"/>
                        <w:numPr>
                          <w:ilvl w:val="0"/>
                          <w:numId w:val="4"/>
                        </w:numPr>
                        <w:rPr>
                          <w:color w:val="FFFFFF" w:themeColor="background1"/>
                          <w:sz w:val="28"/>
                          <w:szCs w:val="28"/>
                        </w:rPr>
                      </w:pPr>
                      <w:r w:rsidRPr="00544933">
                        <w:rPr>
                          <w:color w:val="FFFFFF" w:themeColor="background1"/>
                          <w:sz w:val="28"/>
                          <w:szCs w:val="28"/>
                        </w:rPr>
                        <w:t xml:space="preserve">Geel  </w:t>
                      </w:r>
                    </w:p>
                    <w:p w14:paraId="036ECF74" w14:textId="1E9317B8" w:rsidR="00544933" w:rsidRDefault="00544933" w:rsidP="00544933">
                      <w:pPr>
                        <w:rPr>
                          <w:color w:val="FFFFFF" w:themeColor="background1"/>
                          <w:sz w:val="28"/>
                          <w:szCs w:val="28"/>
                        </w:rPr>
                      </w:pPr>
                    </w:p>
                    <w:p w14:paraId="2268593B" w14:textId="77777777" w:rsidR="00544933" w:rsidRPr="00226BFA" w:rsidRDefault="00544933" w:rsidP="00226BFA">
                      <w:pPr>
                        <w:pStyle w:val="Lijstalinea"/>
                        <w:numPr>
                          <w:ilvl w:val="0"/>
                          <w:numId w:val="6"/>
                        </w:numPr>
                        <w:rPr>
                          <w:b/>
                          <w:bCs/>
                          <w:color w:val="FFFFFF" w:themeColor="background1"/>
                          <w:sz w:val="36"/>
                          <w:szCs w:val="36"/>
                        </w:rPr>
                      </w:pPr>
                      <w:r w:rsidRPr="00226BFA">
                        <w:rPr>
                          <w:b/>
                          <w:bCs/>
                          <w:color w:val="FFFFFF" w:themeColor="background1"/>
                          <w:sz w:val="36"/>
                          <w:szCs w:val="36"/>
                        </w:rPr>
                        <w:t>Puzzel</w:t>
                      </w:r>
                    </w:p>
                    <w:p w14:paraId="1833E96E" w14:textId="6A32D4F8" w:rsidR="00544933" w:rsidRDefault="00544933" w:rsidP="00544933">
                      <w:pPr>
                        <w:pStyle w:val="Lijstalinea"/>
                        <w:rPr>
                          <w:color w:val="FFFFFF" w:themeColor="background1"/>
                          <w:sz w:val="28"/>
                          <w:szCs w:val="28"/>
                        </w:rPr>
                      </w:pPr>
                      <w:r w:rsidRPr="00544933">
                        <w:rPr>
                          <w:color w:val="FFFFFF" w:themeColor="background1"/>
                          <w:sz w:val="28"/>
                          <w:szCs w:val="28"/>
                        </w:rPr>
                        <w:t xml:space="preserve">Schrijf het woord </w:t>
                      </w:r>
                      <w:r w:rsidRPr="00544933">
                        <w:rPr>
                          <w:b/>
                          <w:bCs/>
                          <w:color w:val="FFFFFF" w:themeColor="background1"/>
                          <w:sz w:val="28"/>
                          <w:szCs w:val="28"/>
                        </w:rPr>
                        <w:t>QUARANTAINE</w:t>
                      </w:r>
                      <w:r w:rsidRPr="00544933">
                        <w:rPr>
                          <w:color w:val="FFFFFF" w:themeColor="background1"/>
                          <w:sz w:val="28"/>
                          <w:szCs w:val="28"/>
                        </w:rPr>
                        <w:t xml:space="preserve"> op en knip de letters los van elkaar. Laat de bewoner dat met die letters 3 woorden maken.</w:t>
                      </w:r>
                    </w:p>
                    <w:p w14:paraId="3B210C5B" w14:textId="7DE3C5DD" w:rsidR="00544933" w:rsidRDefault="00544933" w:rsidP="00544933">
                      <w:pPr>
                        <w:pStyle w:val="Lijstalinea"/>
                        <w:rPr>
                          <w:color w:val="FFFFFF" w:themeColor="background1"/>
                          <w:sz w:val="28"/>
                          <w:szCs w:val="28"/>
                        </w:rPr>
                      </w:pPr>
                    </w:p>
                    <w:p w14:paraId="0C01A631" w14:textId="77777777" w:rsidR="00544933" w:rsidRPr="00544933" w:rsidRDefault="00544933" w:rsidP="00544933">
                      <w:pPr>
                        <w:rPr>
                          <w:color w:val="FFFFFF" w:themeColor="background1"/>
                          <w:sz w:val="28"/>
                          <w:szCs w:val="28"/>
                        </w:rPr>
                      </w:pPr>
                    </w:p>
                  </w:txbxContent>
                </v:textbox>
                <w10:wrap type="square"/>
              </v:shape>
            </w:pict>
          </mc:Fallback>
        </mc:AlternateContent>
      </w:r>
    </w:p>
    <w:p w14:paraId="3F4CBD12" w14:textId="09B43D0D" w:rsidR="00E975C8" w:rsidRDefault="005D1310">
      <w:r>
        <w:rPr>
          <w:noProof/>
          <w:lang w:bidi="nl-NL"/>
        </w:rPr>
        <w:lastRenderedPageBreak/>
        <mc:AlternateContent>
          <mc:Choice Requires="wps">
            <w:drawing>
              <wp:anchor distT="0" distB="0" distL="114300" distR="114300" simplePos="0" relativeHeight="251728896" behindDoc="0" locked="0" layoutInCell="1" allowOverlap="1" wp14:anchorId="64B7AEC2" wp14:editId="2AB8FFD8">
                <wp:simplePos x="0" y="0"/>
                <wp:positionH relativeFrom="column">
                  <wp:posOffset>-809625</wp:posOffset>
                </wp:positionH>
                <wp:positionV relativeFrom="paragraph">
                  <wp:posOffset>-428625</wp:posOffset>
                </wp:positionV>
                <wp:extent cx="7202805" cy="10772775"/>
                <wp:effectExtent l="0" t="0" r="0" b="9525"/>
                <wp:wrapNone/>
                <wp:docPr id="13" name="Rechthoek 13" title="Rechthoek"/>
                <wp:cNvGraphicFramePr/>
                <a:graphic xmlns:a="http://schemas.openxmlformats.org/drawingml/2006/main">
                  <a:graphicData uri="http://schemas.microsoft.com/office/word/2010/wordprocessingShape">
                    <wps:wsp>
                      <wps:cNvSpPr/>
                      <wps:spPr>
                        <a:xfrm flipH="1">
                          <a:off x="0" y="0"/>
                          <a:ext cx="7202805" cy="10772775"/>
                        </a:xfrm>
                        <a:prstGeom prst="rect">
                          <a:avLst/>
                        </a:prstGeom>
                        <a:solidFill>
                          <a:srgbClr val="293A4C"/>
                        </a:solidFill>
                        <a:ln w="12700" cap="flat" cmpd="sng" algn="ctr">
                          <a:noFill/>
                          <a:prstDash val="solid"/>
                          <a:miter lim="800000"/>
                        </a:ln>
                        <a:effectLst/>
                      </wps:spPr>
                      <wps:txbx>
                        <w:txbxContent>
                          <w:p w14:paraId="75974D43" w14:textId="77777777" w:rsidR="00A012B7" w:rsidRDefault="00A012B7" w:rsidP="00A012B7">
                            <w:pPr>
                              <w:jc w:val="center"/>
                            </w:pPr>
                          </w:p>
                          <w:p w14:paraId="487BE99E" w14:textId="77777777" w:rsidR="00A012B7" w:rsidRDefault="00A012B7" w:rsidP="00A012B7">
                            <w:pPr>
                              <w:jc w:val="center"/>
                            </w:pPr>
                          </w:p>
                          <w:p w14:paraId="54BE29FD" w14:textId="77777777" w:rsidR="00A012B7" w:rsidRDefault="00A012B7" w:rsidP="00A012B7">
                            <w:pPr>
                              <w:jc w:val="center"/>
                            </w:pPr>
                          </w:p>
                          <w:p w14:paraId="1E5DB5B7" w14:textId="77777777" w:rsidR="00A012B7" w:rsidRDefault="00A012B7" w:rsidP="00A012B7">
                            <w:pPr>
                              <w:jc w:val="center"/>
                            </w:pPr>
                          </w:p>
                          <w:p w14:paraId="0C10E90D" w14:textId="77777777" w:rsidR="00A012B7" w:rsidRDefault="00A012B7" w:rsidP="00A012B7">
                            <w:pPr>
                              <w:jc w:val="center"/>
                            </w:pPr>
                          </w:p>
                          <w:p w14:paraId="7FC95AB4" w14:textId="77777777" w:rsidR="00A012B7" w:rsidRDefault="00A012B7" w:rsidP="00A012B7">
                            <w:pPr>
                              <w:jc w:val="center"/>
                            </w:pPr>
                          </w:p>
                          <w:p w14:paraId="6AA9BA6D" w14:textId="27B81698" w:rsidR="00A012B7" w:rsidRDefault="00A012B7" w:rsidP="00A012B7">
                            <w:pPr>
                              <w:jc w:val="center"/>
                            </w:pPr>
                          </w:p>
                          <w:p w14:paraId="0C61DE5D" w14:textId="77777777" w:rsidR="00A012B7" w:rsidRDefault="00A012B7" w:rsidP="00A012B7">
                            <w:pPr>
                              <w:jc w:val="center"/>
                            </w:pPr>
                          </w:p>
                          <w:p w14:paraId="219C4571" w14:textId="77777777" w:rsidR="00A012B7" w:rsidRDefault="00A012B7" w:rsidP="00A012B7">
                            <w:pPr>
                              <w:jc w:val="center"/>
                            </w:pPr>
                          </w:p>
                          <w:p w14:paraId="0320C79D" w14:textId="77777777" w:rsidR="00A012B7" w:rsidRDefault="00A012B7" w:rsidP="00A012B7">
                            <w:pPr>
                              <w:jc w:val="center"/>
                            </w:pPr>
                          </w:p>
                          <w:p w14:paraId="1B96710F" w14:textId="77777777" w:rsidR="00A012B7" w:rsidRDefault="00A012B7" w:rsidP="00A012B7">
                            <w:pPr>
                              <w:jc w:val="center"/>
                            </w:pPr>
                          </w:p>
                          <w:p w14:paraId="757C0791" w14:textId="77777777" w:rsidR="00A012B7" w:rsidRDefault="00A012B7" w:rsidP="00A012B7">
                            <w:pPr>
                              <w:jc w:val="center"/>
                            </w:pPr>
                          </w:p>
                          <w:p w14:paraId="323B4295" w14:textId="77777777" w:rsidR="00A012B7" w:rsidRDefault="00A012B7" w:rsidP="00A012B7">
                            <w:pPr>
                              <w:jc w:val="center"/>
                            </w:pPr>
                          </w:p>
                          <w:p w14:paraId="2676202D" w14:textId="77777777" w:rsidR="00A012B7" w:rsidRDefault="00A012B7" w:rsidP="00A012B7">
                            <w:pPr>
                              <w:jc w:val="center"/>
                            </w:pPr>
                          </w:p>
                          <w:p w14:paraId="1CBD3438" w14:textId="77777777" w:rsidR="00A012B7" w:rsidRDefault="00A012B7" w:rsidP="00A012B7">
                            <w:pPr>
                              <w:jc w:val="center"/>
                            </w:pPr>
                          </w:p>
                          <w:p w14:paraId="218901F7" w14:textId="77777777" w:rsidR="00A012B7" w:rsidRDefault="00A012B7" w:rsidP="00A012B7">
                            <w:pPr>
                              <w:jc w:val="center"/>
                            </w:pPr>
                          </w:p>
                          <w:p w14:paraId="201D2E5C" w14:textId="77777777" w:rsidR="00A012B7" w:rsidRDefault="00A012B7" w:rsidP="00A012B7">
                            <w:pPr>
                              <w:jc w:val="center"/>
                            </w:pPr>
                          </w:p>
                          <w:p w14:paraId="1A8839CB" w14:textId="77777777" w:rsidR="00A012B7" w:rsidRDefault="00A012B7" w:rsidP="00A012B7">
                            <w:pPr>
                              <w:jc w:val="center"/>
                            </w:pPr>
                          </w:p>
                          <w:p w14:paraId="771DE753" w14:textId="77777777" w:rsidR="00A012B7" w:rsidRDefault="00A012B7" w:rsidP="00A012B7">
                            <w:pPr>
                              <w:jc w:val="center"/>
                            </w:pPr>
                          </w:p>
                          <w:p w14:paraId="51405F66" w14:textId="77777777" w:rsidR="00A012B7" w:rsidRDefault="00A012B7" w:rsidP="00A012B7">
                            <w:pPr>
                              <w:jc w:val="center"/>
                            </w:pPr>
                          </w:p>
                          <w:p w14:paraId="2D98BCD3" w14:textId="77777777" w:rsidR="00A012B7" w:rsidRDefault="00A012B7" w:rsidP="00A012B7">
                            <w:pPr>
                              <w:jc w:val="center"/>
                            </w:pPr>
                          </w:p>
                          <w:p w14:paraId="5790AC4A" w14:textId="77777777" w:rsidR="00A012B7" w:rsidRDefault="00A012B7" w:rsidP="00A012B7">
                            <w:pPr>
                              <w:jc w:val="center"/>
                            </w:pPr>
                          </w:p>
                          <w:p w14:paraId="642E7137" w14:textId="77777777" w:rsidR="00A012B7" w:rsidRDefault="00A012B7" w:rsidP="00A012B7">
                            <w:pPr>
                              <w:jc w:val="center"/>
                            </w:pPr>
                          </w:p>
                          <w:p w14:paraId="64BA3F1E" w14:textId="77777777" w:rsidR="00A012B7" w:rsidRDefault="00A012B7" w:rsidP="00A012B7">
                            <w:pPr>
                              <w:jc w:val="center"/>
                            </w:pPr>
                          </w:p>
                          <w:p w14:paraId="58145091" w14:textId="77777777" w:rsidR="00A012B7" w:rsidRDefault="00A012B7" w:rsidP="00A012B7">
                            <w:pPr>
                              <w:jc w:val="center"/>
                            </w:pPr>
                          </w:p>
                          <w:p w14:paraId="1E63AF62" w14:textId="77777777" w:rsidR="00A012B7" w:rsidRDefault="00A012B7" w:rsidP="00A012B7">
                            <w:pPr>
                              <w:jc w:val="center"/>
                            </w:pPr>
                          </w:p>
                          <w:p w14:paraId="714BFADF" w14:textId="77777777" w:rsidR="00A012B7" w:rsidRDefault="00A012B7" w:rsidP="00A012B7">
                            <w:pPr>
                              <w:jc w:val="center"/>
                            </w:pPr>
                          </w:p>
                          <w:p w14:paraId="0AE426AA" w14:textId="77777777" w:rsidR="00A012B7" w:rsidRDefault="00A012B7" w:rsidP="00A012B7">
                            <w:pPr>
                              <w:jc w:val="center"/>
                            </w:pPr>
                          </w:p>
                          <w:p w14:paraId="6DABFFBA" w14:textId="77777777" w:rsidR="00A012B7" w:rsidRDefault="00A012B7" w:rsidP="00A012B7">
                            <w:pPr>
                              <w:jc w:val="center"/>
                            </w:pPr>
                          </w:p>
                          <w:p w14:paraId="7A7E76B5" w14:textId="77777777" w:rsidR="00A012B7" w:rsidRDefault="00A012B7" w:rsidP="00A012B7">
                            <w:pPr>
                              <w:jc w:val="center"/>
                            </w:pPr>
                          </w:p>
                          <w:p w14:paraId="609CEC92" w14:textId="77777777" w:rsidR="00A012B7" w:rsidRDefault="00A012B7" w:rsidP="00A012B7">
                            <w:pPr>
                              <w:jc w:val="center"/>
                            </w:pPr>
                          </w:p>
                          <w:p w14:paraId="7F2C8FC0" w14:textId="77777777" w:rsidR="00A012B7" w:rsidRDefault="00A012B7" w:rsidP="00A012B7">
                            <w:pPr>
                              <w:jc w:val="center"/>
                            </w:pPr>
                          </w:p>
                          <w:p w14:paraId="6B93BC79" w14:textId="77777777" w:rsidR="00A012B7" w:rsidRDefault="00A012B7" w:rsidP="00A012B7">
                            <w:pPr>
                              <w:jc w:val="center"/>
                            </w:pPr>
                          </w:p>
                          <w:p w14:paraId="1DB25463" w14:textId="77777777" w:rsidR="00A012B7" w:rsidRDefault="00A012B7" w:rsidP="00A012B7">
                            <w:pPr>
                              <w:jc w:val="center"/>
                            </w:pPr>
                          </w:p>
                          <w:p w14:paraId="5D5C1921" w14:textId="77777777" w:rsidR="00A012B7" w:rsidRDefault="00A012B7" w:rsidP="00A012B7">
                            <w:pPr>
                              <w:jc w:val="center"/>
                            </w:pPr>
                          </w:p>
                          <w:p w14:paraId="313CE58D" w14:textId="77777777" w:rsidR="00A012B7" w:rsidRDefault="00A012B7" w:rsidP="00A012B7">
                            <w:pPr>
                              <w:jc w:val="center"/>
                            </w:pPr>
                          </w:p>
                          <w:p w14:paraId="083F0E8B" w14:textId="77777777" w:rsidR="00A012B7" w:rsidRDefault="00A012B7" w:rsidP="00A012B7">
                            <w:pPr>
                              <w:jc w:val="center"/>
                            </w:pPr>
                          </w:p>
                          <w:p w14:paraId="761DA670" w14:textId="77777777" w:rsidR="00A012B7" w:rsidRDefault="00A012B7" w:rsidP="00A012B7">
                            <w:pPr>
                              <w:jc w:val="center"/>
                            </w:pPr>
                          </w:p>
                          <w:p w14:paraId="6A86FC83" w14:textId="77777777" w:rsidR="00A012B7" w:rsidRDefault="00A012B7" w:rsidP="00A012B7">
                            <w:pPr>
                              <w:jc w:val="center"/>
                            </w:pPr>
                          </w:p>
                          <w:p w14:paraId="57922819" w14:textId="77777777" w:rsidR="00A012B7" w:rsidRDefault="00A012B7" w:rsidP="00A012B7">
                            <w:pPr>
                              <w:jc w:val="center"/>
                            </w:pPr>
                          </w:p>
                          <w:p w14:paraId="1D192040" w14:textId="77777777" w:rsidR="00A012B7" w:rsidRDefault="00A012B7" w:rsidP="00A012B7">
                            <w:pPr>
                              <w:jc w:val="center"/>
                            </w:pPr>
                          </w:p>
                          <w:p w14:paraId="67F6F091" w14:textId="77777777" w:rsidR="00A012B7" w:rsidRDefault="00A012B7" w:rsidP="00A012B7">
                            <w:pPr>
                              <w:jc w:val="center"/>
                            </w:pPr>
                          </w:p>
                          <w:p w14:paraId="0777E929" w14:textId="77777777" w:rsidR="00A012B7" w:rsidRDefault="00A012B7" w:rsidP="00A012B7">
                            <w:pPr>
                              <w:jc w:val="center"/>
                            </w:pPr>
                          </w:p>
                          <w:p w14:paraId="1E386E63" w14:textId="77777777" w:rsidR="00A012B7" w:rsidRDefault="00A012B7" w:rsidP="00A012B7">
                            <w:pPr>
                              <w:jc w:val="center"/>
                            </w:pPr>
                          </w:p>
                          <w:p w14:paraId="75EF910C" w14:textId="77777777" w:rsidR="00A012B7" w:rsidRDefault="00A012B7" w:rsidP="00A012B7">
                            <w:pPr>
                              <w:jc w:val="center"/>
                            </w:pPr>
                          </w:p>
                          <w:p w14:paraId="029C6556" w14:textId="77777777" w:rsidR="00A012B7" w:rsidRDefault="00A012B7" w:rsidP="00A012B7">
                            <w:pPr>
                              <w:jc w:val="center"/>
                            </w:pPr>
                          </w:p>
                          <w:p w14:paraId="44E83DFA" w14:textId="77777777" w:rsidR="00A012B7" w:rsidRDefault="00A012B7" w:rsidP="00A012B7">
                            <w:pPr>
                              <w:jc w:val="center"/>
                            </w:pPr>
                          </w:p>
                          <w:p w14:paraId="1C9E8055" w14:textId="77777777" w:rsidR="00A012B7" w:rsidRDefault="00A012B7" w:rsidP="00A012B7">
                            <w:pPr>
                              <w:jc w:val="center"/>
                            </w:pPr>
                          </w:p>
                          <w:p w14:paraId="07AE0590" w14:textId="77777777" w:rsidR="00A012B7" w:rsidRDefault="00A012B7" w:rsidP="00A012B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7AEC2" id="Rechthoek 13" o:spid="_x0000_s1034" alt="Titel: Rechthoek" style="position:absolute;margin-left:-63.75pt;margin-top:-33.75pt;width:567.15pt;height:848.25pt;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" fillcolor="#293a4c" stroked="f" strokeweight="1pt">
                <v:textbox>
                  <w:txbxContent>
                    <w:p w14:paraId="75974D43" w14:textId="77777777" w:rsidR="00A012B7" w:rsidRDefault="00A012B7" w:rsidP="00A012B7">
                      <w:pPr>
                        <w:jc w:val="center"/>
                      </w:pPr>
                    </w:p>
                    <w:p w14:paraId="487BE99E" w14:textId="77777777" w:rsidR="00A012B7" w:rsidRDefault="00A012B7" w:rsidP="00A012B7">
                      <w:pPr>
                        <w:jc w:val="center"/>
                      </w:pPr>
                    </w:p>
                    <w:p w14:paraId="54BE29FD" w14:textId="77777777" w:rsidR="00A012B7" w:rsidRDefault="00A012B7" w:rsidP="00A012B7">
                      <w:pPr>
                        <w:jc w:val="center"/>
                      </w:pPr>
                    </w:p>
                    <w:p w14:paraId="1E5DB5B7" w14:textId="77777777" w:rsidR="00A012B7" w:rsidRDefault="00A012B7" w:rsidP="00A012B7">
                      <w:pPr>
                        <w:jc w:val="center"/>
                      </w:pPr>
                    </w:p>
                    <w:p w14:paraId="0C10E90D" w14:textId="77777777" w:rsidR="00A012B7" w:rsidRDefault="00A012B7" w:rsidP="00A012B7">
                      <w:pPr>
                        <w:jc w:val="center"/>
                      </w:pPr>
                    </w:p>
                    <w:p w14:paraId="7FC95AB4" w14:textId="77777777" w:rsidR="00A012B7" w:rsidRDefault="00A012B7" w:rsidP="00A012B7">
                      <w:pPr>
                        <w:jc w:val="center"/>
                      </w:pPr>
                    </w:p>
                    <w:p w14:paraId="6AA9BA6D" w14:textId="27B81698" w:rsidR="00A012B7" w:rsidRDefault="00A012B7" w:rsidP="00A012B7">
                      <w:pPr>
                        <w:jc w:val="center"/>
                      </w:pPr>
                    </w:p>
                    <w:p w14:paraId="0C61DE5D" w14:textId="77777777" w:rsidR="00A012B7" w:rsidRDefault="00A012B7" w:rsidP="00A012B7">
                      <w:pPr>
                        <w:jc w:val="center"/>
                      </w:pPr>
                    </w:p>
                    <w:p w14:paraId="219C4571" w14:textId="77777777" w:rsidR="00A012B7" w:rsidRDefault="00A012B7" w:rsidP="00A012B7">
                      <w:pPr>
                        <w:jc w:val="center"/>
                      </w:pPr>
                    </w:p>
                    <w:p w14:paraId="0320C79D" w14:textId="77777777" w:rsidR="00A012B7" w:rsidRDefault="00A012B7" w:rsidP="00A012B7">
                      <w:pPr>
                        <w:jc w:val="center"/>
                      </w:pPr>
                    </w:p>
                    <w:p w14:paraId="1B96710F" w14:textId="77777777" w:rsidR="00A012B7" w:rsidRDefault="00A012B7" w:rsidP="00A012B7">
                      <w:pPr>
                        <w:jc w:val="center"/>
                      </w:pPr>
                    </w:p>
                    <w:p w14:paraId="757C0791" w14:textId="77777777" w:rsidR="00A012B7" w:rsidRDefault="00A012B7" w:rsidP="00A012B7">
                      <w:pPr>
                        <w:jc w:val="center"/>
                      </w:pPr>
                    </w:p>
                    <w:p w14:paraId="323B4295" w14:textId="77777777" w:rsidR="00A012B7" w:rsidRDefault="00A012B7" w:rsidP="00A012B7">
                      <w:pPr>
                        <w:jc w:val="center"/>
                      </w:pPr>
                    </w:p>
                    <w:p w14:paraId="2676202D" w14:textId="77777777" w:rsidR="00A012B7" w:rsidRDefault="00A012B7" w:rsidP="00A012B7">
                      <w:pPr>
                        <w:jc w:val="center"/>
                      </w:pPr>
                    </w:p>
                    <w:p w14:paraId="1CBD3438" w14:textId="77777777" w:rsidR="00A012B7" w:rsidRDefault="00A012B7" w:rsidP="00A012B7">
                      <w:pPr>
                        <w:jc w:val="center"/>
                      </w:pPr>
                    </w:p>
                    <w:p w14:paraId="218901F7" w14:textId="77777777" w:rsidR="00A012B7" w:rsidRDefault="00A012B7" w:rsidP="00A012B7">
                      <w:pPr>
                        <w:jc w:val="center"/>
                      </w:pPr>
                    </w:p>
                    <w:p w14:paraId="201D2E5C" w14:textId="77777777" w:rsidR="00A012B7" w:rsidRDefault="00A012B7" w:rsidP="00A012B7">
                      <w:pPr>
                        <w:jc w:val="center"/>
                      </w:pPr>
                    </w:p>
                    <w:p w14:paraId="1A8839CB" w14:textId="77777777" w:rsidR="00A012B7" w:rsidRDefault="00A012B7" w:rsidP="00A012B7">
                      <w:pPr>
                        <w:jc w:val="center"/>
                      </w:pPr>
                    </w:p>
                    <w:p w14:paraId="771DE753" w14:textId="77777777" w:rsidR="00A012B7" w:rsidRDefault="00A012B7" w:rsidP="00A012B7">
                      <w:pPr>
                        <w:jc w:val="center"/>
                      </w:pPr>
                    </w:p>
                    <w:p w14:paraId="51405F66" w14:textId="77777777" w:rsidR="00A012B7" w:rsidRDefault="00A012B7" w:rsidP="00A012B7">
                      <w:pPr>
                        <w:jc w:val="center"/>
                      </w:pPr>
                    </w:p>
                    <w:p w14:paraId="2D98BCD3" w14:textId="77777777" w:rsidR="00A012B7" w:rsidRDefault="00A012B7" w:rsidP="00A012B7">
                      <w:pPr>
                        <w:jc w:val="center"/>
                      </w:pPr>
                    </w:p>
                    <w:p w14:paraId="5790AC4A" w14:textId="77777777" w:rsidR="00A012B7" w:rsidRDefault="00A012B7" w:rsidP="00A012B7">
                      <w:pPr>
                        <w:jc w:val="center"/>
                      </w:pPr>
                    </w:p>
                    <w:p w14:paraId="642E7137" w14:textId="77777777" w:rsidR="00A012B7" w:rsidRDefault="00A012B7" w:rsidP="00A012B7">
                      <w:pPr>
                        <w:jc w:val="center"/>
                      </w:pPr>
                    </w:p>
                    <w:p w14:paraId="64BA3F1E" w14:textId="77777777" w:rsidR="00A012B7" w:rsidRDefault="00A012B7" w:rsidP="00A012B7">
                      <w:pPr>
                        <w:jc w:val="center"/>
                      </w:pPr>
                    </w:p>
                    <w:p w14:paraId="58145091" w14:textId="77777777" w:rsidR="00A012B7" w:rsidRDefault="00A012B7" w:rsidP="00A012B7">
                      <w:pPr>
                        <w:jc w:val="center"/>
                      </w:pPr>
                    </w:p>
                    <w:p w14:paraId="1E63AF62" w14:textId="77777777" w:rsidR="00A012B7" w:rsidRDefault="00A012B7" w:rsidP="00A012B7">
                      <w:pPr>
                        <w:jc w:val="center"/>
                      </w:pPr>
                    </w:p>
                    <w:p w14:paraId="714BFADF" w14:textId="77777777" w:rsidR="00A012B7" w:rsidRDefault="00A012B7" w:rsidP="00A012B7">
                      <w:pPr>
                        <w:jc w:val="center"/>
                      </w:pPr>
                    </w:p>
                    <w:p w14:paraId="0AE426AA" w14:textId="77777777" w:rsidR="00A012B7" w:rsidRDefault="00A012B7" w:rsidP="00A012B7">
                      <w:pPr>
                        <w:jc w:val="center"/>
                      </w:pPr>
                    </w:p>
                    <w:p w14:paraId="6DABFFBA" w14:textId="77777777" w:rsidR="00A012B7" w:rsidRDefault="00A012B7" w:rsidP="00A012B7">
                      <w:pPr>
                        <w:jc w:val="center"/>
                      </w:pPr>
                    </w:p>
                    <w:p w14:paraId="7A7E76B5" w14:textId="77777777" w:rsidR="00A012B7" w:rsidRDefault="00A012B7" w:rsidP="00A012B7">
                      <w:pPr>
                        <w:jc w:val="center"/>
                      </w:pPr>
                    </w:p>
                    <w:p w14:paraId="609CEC92" w14:textId="77777777" w:rsidR="00A012B7" w:rsidRDefault="00A012B7" w:rsidP="00A012B7">
                      <w:pPr>
                        <w:jc w:val="center"/>
                      </w:pPr>
                    </w:p>
                    <w:p w14:paraId="7F2C8FC0" w14:textId="77777777" w:rsidR="00A012B7" w:rsidRDefault="00A012B7" w:rsidP="00A012B7">
                      <w:pPr>
                        <w:jc w:val="center"/>
                      </w:pPr>
                    </w:p>
                    <w:p w14:paraId="6B93BC79" w14:textId="77777777" w:rsidR="00A012B7" w:rsidRDefault="00A012B7" w:rsidP="00A012B7">
                      <w:pPr>
                        <w:jc w:val="center"/>
                      </w:pPr>
                    </w:p>
                    <w:p w14:paraId="1DB25463" w14:textId="77777777" w:rsidR="00A012B7" w:rsidRDefault="00A012B7" w:rsidP="00A012B7">
                      <w:pPr>
                        <w:jc w:val="center"/>
                      </w:pPr>
                    </w:p>
                    <w:p w14:paraId="5D5C1921" w14:textId="77777777" w:rsidR="00A012B7" w:rsidRDefault="00A012B7" w:rsidP="00A012B7">
                      <w:pPr>
                        <w:jc w:val="center"/>
                      </w:pPr>
                    </w:p>
                    <w:p w14:paraId="313CE58D" w14:textId="77777777" w:rsidR="00A012B7" w:rsidRDefault="00A012B7" w:rsidP="00A012B7">
                      <w:pPr>
                        <w:jc w:val="center"/>
                      </w:pPr>
                    </w:p>
                    <w:p w14:paraId="083F0E8B" w14:textId="77777777" w:rsidR="00A012B7" w:rsidRDefault="00A012B7" w:rsidP="00A012B7">
                      <w:pPr>
                        <w:jc w:val="center"/>
                      </w:pPr>
                    </w:p>
                    <w:p w14:paraId="761DA670" w14:textId="77777777" w:rsidR="00A012B7" w:rsidRDefault="00A012B7" w:rsidP="00A012B7">
                      <w:pPr>
                        <w:jc w:val="center"/>
                      </w:pPr>
                    </w:p>
                    <w:p w14:paraId="6A86FC83" w14:textId="77777777" w:rsidR="00A012B7" w:rsidRDefault="00A012B7" w:rsidP="00A012B7">
                      <w:pPr>
                        <w:jc w:val="center"/>
                      </w:pPr>
                    </w:p>
                    <w:p w14:paraId="57922819" w14:textId="77777777" w:rsidR="00A012B7" w:rsidRDefault="00A012B7" w:rsidP="00A012B7">
                      <w:pPr>
                        <w:jc w:val="center"/>
                      </w:pPr>
                    </w:p>
                    <w:p w14:paraId="1D192040" w14:textId="77777777" w:rsidR="00A012B7" w:rsidRDefault="00A012B7" w:rsidP="00A012B7">
                      <w:pPr>
                        <w:jc w:val="center"/>
                      </w:pPr>
                    </w:p>
                    <w:p w14:paraId="67F6F091" w14:textId="77777777" w:rsidR="00A012B7" w:rsidRDefault="00A012B7" w:rsidP="00A012B7">
                      <w:pPr>
                        <w:jc w:val="center"/>
                      </w:pPr>
                    </w:p>
                    <w:p w14:paraId="0777E929" w14:textId="77777777" w:rsidR="00A012B7" w:rsidRDefault="00A012B7" w:rsidP="00A012B7">
                      <w:pPr>
                        <w:jc w:val="center"/>
                      </w:pPr>
                    </w:p>
                    <w:p w14:paraId="1E386E63" w14:textId="77777777" w:rsidR="00A012B7" w:rsidRDefault="00A012B7" w:rsidP="00A012B7">
                      <w:pPr>
                        <w:jc w:val="center"/>
                      </w:pPr>
                    </w:p>
                    <w:p w14:paraId="75EF910C" w14:textId="77777777" w:rsidR="00A012B7" w:rsidRDefault="00A012B7" w:rsidP="00A012B7">
                      <w:pPr>
                        <w:jc w:val="center"/>
                      </w:pPr>
                    </w:p>
                    <w:p w14:paraId="029C6556" w14:textId="77777777" w:rsidR="00A012B7" w:rsidRDefault="00A012B7" w:rsidP="00A012B7">
                      <w:pPr>
                        <w:jc w:val="center"/>
                      </w:pPr>
                    </w:p>
                    <w:p w14:paraId="44E83DFA" w14:textId="77777777" w:rsidR="00A012B7" w:rsidRDefault="00A012B7" w:rsidP="00A012B7">
                      <w:pPr>
                        <w:jc w:val="center"/>
                      </w:pPr>
                    </w:p>
                    <w:p w14:paraId="1C9E8055" w14:textId="77777777" w:rsidR="00A012B7" w:rsidRDefault="00A012B7" w:rsidP="00A012B7">
                      <w:pPr>
                        <w:jc w:val="center"/>
                      </w:pPr>
                    </w:p>
                    <w:p w14:paraId="07AE0590" w14:textId="77777777" w:rsidR="00A012B7" w:rsidRDefault="00A012B7" w:rsidP="00A012B7">
                      <w:pPr>
                        <w:jc w:val="center"/>
                      </w:pPr>
                    </w:p>
                  </w:txbxContent>
                </v:textbox>
              </v:rect>
            </w:pict>
          </mc:Fallback>
        </mc:AlternateContent>
      </w:r>
      <w:r>
        <w:rPr>
          <w:noProof/>
        </w:rPr>
        <mc:AlternateContent>
          <mc:Choice Requires="wps">
            <w:drawing>
              <wp:anchor distT="0" distB="0" distL="114300" distR="114300" simplePos="0" relativeHeight="251732992" behindDoc="0" locked="0" layoutInCell="1" allowOverlap="1" wp14:anchorId="341B1072" wp14:editId="3801F260">
                <wp:simplePos x="0" y="0"/>
                <wp:positionH relativeFrom="column">
                  <wp:posOffset>342900</wp:posOffset>
                </wp:positionH>
                <wp:positionV relativeFrom="paragraph">
                  <wp:posOffset>-142875</wp:posOffset>
                </wp:positionV>
                <wp:extent cx="6050280" cy="10058400"/>
                <wp:effectExtent l="0" t="0" r="0" b="0"/>
                <wp:wrapNone/>
                <wp:docPr id="1" name="Tekstvak 1"/>
                <wp:cNvGraphicFramePr/>
                <a:graphic xmlns:a="http://schemas.openxmlformats.org/drawingml/2006/main">
                  <a:graphicData uri="http://schemas.microsoft.com/office/word/2010/wordprocessingShape">
                    <wps:wsp>
                      <wps:cNvSpPr txBox="1"/>
                      <wps:spPr>
                        <a:xfrm>
                          <a:off x="0" y="0"/>
                          <a:ext cx="6050280" cy="10058400"/>
                        </a:xfrm>
                        <a:prstGeom prst="rect">
                          <a:avLst/>
                        </a:prstGeom>
                        <a:noFill/>
                        <a:ln w="6350">
                          <a:noFill/>
                        </a:ln>
                      </wps:spPr>
                      <wps:txbx>
                        <w:txbxContent>
                          <w:p w14:paraId="4B38FA6E" w14:textId="4BEAA46D" w:rsidR="00A012B7" w:rsidRPr="00226BFA" w:rsidRDefault="00A012B7" w:rsidP="00226BFA">
                            <w:pPr>
                              <w:pStyle w:val="Lijstalinea"/>
                              <w:numPr>
                                <w:ilvl w:val="0"/>
                                <w:numId w:val="7"/>
                              </w:numPr>
                              <w:rPr>
                                <w:b/>
                                <w:bCs/>
                                <w:color w:val="FFFFFF" w:themeColor="background1"/>
                                <w:sz w:val="36"/>
                                <w:szCs w:val="36"/>
                              </w:rPr>
                            </w:pPr>
                            <w:r w:rsidRPr="00226BFA">
                              <w:rPr>
                                <w:b/>
                                <w:bCs/>
                                <w:color w:val="FFFFFF" w:themeColor="background1"/>
                                <w:sz w:val="36"/>
                                <w:szCs w:val="36"/>
                              </w:rPr>
                              <w:t>Woordzoeker</w:t>
                            </w:r>
                          </w:p>
                          <w:p w14:paraId="03B2CD1B" w14:textId="11D98236" w:rsidR="00A012B7" w:rsidRPr="00312318" w:rsidRDefault="00A012B7" w:rsidP="00A012B7">
                            <w:pPr>
                              <w:rPr>
                                <w:color w:val="FFFFFF" w:themeColor="background1"/>
                                <w:sz w:val="28"/>
                                <w:szCs w:val="28"/>
                              </w:rPr>
                            </w:pPr>
                            <w:r w:rsidRPr="00312318">
                              <w:rPr>
                                <w:color w:val="FFFFFF" w:themeColor="background1"/>
                                <w:sz w:val="28"/>
                                <w:szCs w:val="28"/>
                              </w:rPr>
                              <w:t>Los volgende woordzoeker op. Begin linksboven bij Z te tellen naar rechts en noteer de vijfde vrije letter die je tegenkomt.</w:t>
                            </w:r>
                          </w:p>
                          <w:p w14:paraId="581885C3" w14:textId="3049FAA3" w:rsidR="00A012B7" w:rsidRPr="00F03343" w:rsidRDefault="005D1310" w:rsidP="00A012B7">
                            <w:pPr>
                              <w:rPr>
                                <w:b/>
                                <w:bCs/>
                                <w:color w:val="FFFFFF" w:themeColor="background1"/>
                                <w:sz w:val="36"/>
                                <w:szCs w:val="36"/>
                              </w:rPr>
                            </w:pPr>
                            <w:r>
                              <w:rPr>
                                <w:noProof/>
                                <w:lang w:eastAsia="nl-NL"/>
                              </w:rPr>
                              <w:drawing>
                                <wp:inline distT="0" distB="0" distL="0" distR="0" wp14:anchorId="21211E3A" wp14:editId="0E916DD7">
                                  <wp:extent cx="5707962" cy="3819455"/>
                                  <wp:effectExtent l="0" t="0" r="7620" b="0"/>
                                  <wp:docPr id="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21983" t="42353" r="33554" b="4706"/>
                                          <a:stretch>
                                            <a:fillRect/>
                                          </a:stretch>
                                        </pic:blipFill>
                                        <pic:spPr bwMode="auto">
                                          <a:xfrm>
                                            <a:off x="0" y="0"/>
                                            <a:ext cx="5742561" cy="3842606"/>
                                          </a:xfrm>
                                          <a:prstGeom prst="rect">
                                            <a:avLst/>
                                          </a:prstGeom>
                                          <a:noFill/>
                                          <a:ln w="9525">
                                            <a:noFill/>
                                            <a:miter lim="800000"/>
                                            <a:headEnd/>
                                            <a:tailEnd/>
                                          </a:ln>
                                        </pic:spPr>
                                      </pic:pic>
                                    </a:graphicData>
                                  </a:graphic>
                                </wp:inline>
                              </w:drawing>
                            </w:r>
                          </w:p>
                          <w:p w14:paraId="25623CD7" w14:textId="64BD7E37" w:rsidR="00F03343" w:rsidRDefault="00F03343" w:rsidP="00F03343">
                            <w:pPr>
                              <w:rPr>
                                <w:b/>
                                <w:bCs/>
                                <w:color w:val="FFFFFF" w:themeColor="background1"/>
                                <w:sz w:val="36"/>
                                <w:szCs w:val="36"/>
                              </w:rPr>
                            </w:pPr>
                          </w:p>
                          <w:p w14:paraId="5E706053" w14:textId="0CA4B28B" w:rsidR="00F03343" w:rsidRPr="00226BFA" w:rsidRDefault="00F03343" w:rsidP="00226BFA">
                            <w:pPr>
                              <w:pStyle w:val="Lijstalinea"/>
                              <w:numPr>
                                <w:ilvl w:val="0"/>
                                <w:numId w:val="7"/>
                              </w:numPr>
                              <w:rPr>
                                <w:b/>
                                <w:bCs/>
                                <w:color w:val="FFFFFF" w:themeColor="background1"/>
                                <w:sz w:val="36"/>
                                <w:szCs w:val="36"/>
                              </w:rPr>
                            </w:pPr>
                            <w:r w:rsidRPr="00226BFA">
                              <w:rPr>
                                <w:b/>
                                <w:bCs/>
                                <w:color w:val="FFFFFF" w:themeColor="background1"/>
                                <w:sz w:val="36"/>
                                <w:szCs w:val="36"/>
                              </w:rPr>
                              <w:t>Wat zie je ?</w:t>
                            </w:r>
                          </w:p>
                          <w:p w14:paraId="4A7B9886" w14:textId="77777777" w:rsidR="00F03343" w:rsidRDefault="00F03343" w:rsidP="00A012B7">
                            <w:pPr>
                              <w:rPr>
                                <w:noProof/>
                              </w:rPr>
                            </w:pPr>
                          </w:p>
                          <w:p w14:paraId="3C445114" w14:textId="44C4BC60" w:rsidR="00A012B7" w:rsidRDefault="00F03343" w:rsidP="00A012B7">
                            <w:r>
                              <w:rPr>
                                <w:noProof/>
                              </w:rPr>
                              <w:drawing>
                                <wp:inline distT="0" distB="0" distL="0" distR="0" wp14:anchorId="518D26E4" wp14:editId="0B6875D9">
                                  <wp:extent cx="3209925" cy="1857375"/>
                                  <wp:effectExtent l="0" t="0" r="9525" b="9525"/>
                                  <wp:docPr id="17" name="Afbeelding 17" descr="Wat zie jij als eerste in dit zoekplaatje? Dit zegt veel over jouw ..."/>
                                  <wp:cNvGraphicFramePr/>
                                  <a:graphic xmlns:a="http://schemas.openxmlformats.org/drawingml/2006/main">
                                    <a:graphicData uri="http://schemas.openxmlformats.org/drawingml/2006/picture">
                                      <pic:pic xmlns:pic="http://schemas.openxmlformats.org/drawingml/2006/picture">
                                        <pic:nvPicPr>
                                          <pic:cNvPr id="6" name="Afbeelding 6" descr="Wat zie jij als eerste in dit zoekplaatje? Dit zegt veel over jouw ..."/>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9925" cy="1857375"/>
                                          </a:xfrm>
                                          <a:prstGeom prst="rect">
                                            <a:avLst/>
                                          </a:prstGeom>
                                          <a:noFill/>
                                          <a:ln>
                                            <a:noFill/>
                                          </a:ln>
                                        </pic:spPr>
                                      </pic:pic>
                                    </a:graphicData>
                                  </a:graphic>
                                </wp:inline>
                              </w:drawing>
                            </w:r>
                          </w:p>
                          <w:p w14:paraId="7734D11C" w14:textId="1A88A071" w:rsidR="00A012B7" w:rsidRDefault="00F03343" w:rsidP="00A012B7">
                            <w:r>
                              <w:t xml:space="preserve">                                                                             </w:t>
                            </w:r>
                            <w:r w:rsidRPr="00F03343">
                              <w:rPr>
                                <w:noProof/>
                              </w:rPr>
                              <w:drawing>
                                <wp:inline distT="0" distB="0" distL="0" distR="0" wp14:anchorId="10976BDA" wp14:editId="6B83D629">
                                  <wp:extent cx="3313284" cy="1743075"/>
                                  <wp:effectExtent l="0" t="0" r="1905"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16785" cy="1744917"/>
                                          </a:xfrm>
                                          <a:prstGeom prst="rect">
                                            <a:avLst/>
                                          </a:prstGeom>
                                          <a:noFill/>
                                          <a:ln>
                                            <a:noFill/>
                                          </a:ln>
                                        </pic:spPr>
                                      </pic:pic>
                                    </a:graphicData>
                                  </a:graphic>
                                </wp:inline>
                              </w:drawing>
                            </w:r>
                          </w:p>
                          <w:p w14:paraId="04F88747" w14:textId="4D6A571B" w:rsidR="00A012B7" w:rsidRDefault="00A012B7" w:rsidP="00A012B7"/>
                          <w:p w14:paraId="039C7603" w14:textId="24680458" w:rsidR="00A012B7" w:rsidRDefault="00A012B7" w:rsidP="00A012B7"/>
                          <w:p w14:paraId="457B60BC" w14:textId="293AF20D" w:rsidR="00A012B7" w:rsidRDefault="00A012B7" w:rsidP="00A012B7"/>
                          <w:p w14:paraId="5564A9D3" w14:textId="11D3D9F9" w:rsidR="00A012B7" w:rsidRDefault="00A012B7" w:rsidP="00A012B7"/>
                          <w:p w14:paraId="075DE287" w14:textId="37C809F1" w:rsidR="00A012B7" w:rsidRDefault="00A012B7" w:rsidP="00A012B7"/>
                          <w:p w14:paraId="10324589" w14:textId="73A24A38" w:rsidR="00A012B7" w:rsidRDefault="00A012B7" w:rsidP="00A012B7"/>
                          <w:p w14:paraId="3406420D" w14:textId="6F20C25D" w:rsidR="00A012B7" w:rsidRDefault="00A012B7" w:rsidP="00A012B7"/>
                          <w:p w14:paraId="56CD5B3A" w14:textId="1F319A36" w:rsidR="00A012B7" w:rsidRDefault="00A012B7" w:rsidP="00A012B7"/>
                          <w:p w14:paraId="4CF5D0CC" w14:textId="0D581162" w:rsidR="00A012B7" w:rsidRDefault="00A012B7" w:rsidP="00A012B7"/>
                          <w:p w14:paraId="069F85F7" w14:textId="30E31266" w:rsidR="00A012B7" w:rsidRDefault="00A012B7" w:rsidP="00A012B7"/>
                          <w:p w14:paraId="12459957" w14:textId="1318609F" w:rsidR="00A012B7" w:rsidRDefault="00A012B7" w:rsidP="00A012B7"/>
                          <w:p w14:paraId="293F6837" w14:textId="77777777" w:rsidR="00A012B7" w:rsidRDefault="00A012B7" w:rsidP="00A012B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1B1072" id="Tekstvak 1" o:spid="_x0000_s1035" type="#_x0000_t202" style="position:absolute;margin-left:27pt;margin-top:-11.25pt;width:476.4pt;height:11in;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" filled="f" stroked="f" strokeweight=".5pt">
                <v:textbox>
                  <w:txbxContent>
                    <w:p w14:paraId="4B38FA6E" w14:textId="4BEAA46D" w:rsidR="00A012B7" w:rsidRPr="00226BFA" w:rsidRDefault="00A012B7" w:rsidP="00226BFA">
                      <w:pPr>
                        <w:pStyle w:val="Lijstalinea"/>
                        <w:numPr>
                          <w:ilvl w:val="0"/>
                          <w:numId w:val="7"/>
                        </w:numPr>
                        <w:rPr>
                          <w:b/>
                          <w:bCs/>
                          <w:color w:val="FFFFFF" w:themeColor="background1"/>
                          <w:sz w:val="36"/>
                          <w:szCs w:val="36"/>
                        </w:rPr>
                      </w:pPr>
                      <w:r w:rsidRPr="00226BFA">
                        <w:rPr>
                          <w:b/>
                          <w:bCs/>
                          <w:color w:val="FFFFFF" w:themeColor="background1"/>
                          <w:sz w:val="36"/>
                          <w:szCs w:val="36"/>
                        </w:rPr>
                        <w:t>Woordzoeker</w:t>
                      </w:r>
                    </w:p>
                    <w:p w14:paraId="03B2CD1B" w14:textId="11D98236" w:rsidR="00A012B7" w:rsidRPr="00312318" w:rsidRDefault="00A012B7" w:rsidP="00A012B7">
                      <w:pPr>
                        <w:rPr>
                          <w:color w:val="FFFFFF" w:themeColor="background1"/>
                          <w:sz w:val="28"/>
                          <w:szCs w:val="28"/>
                        </w:rPr>
                      </w:pPr>
                      <w:r w:rsidRPr="00312318">
                        <w:rPr>
                          <w:color w:val="FFFFFF" w:themeColor="background1"/>
                          <w:sz w:val="28"/>
                          <w:szCs w:val="28"/>
                        </w:rPr>
                        <w:t>Los volgende woordzoeker op. Begin linksboven bij Z te tellen naar rechts en noteer de vijfde vrije letter die je tegenkomt.</w:t>
                      </w:r>
                    </w:p>
                    <w:p w14:paraId="581885C3" w14:textId="3049FAA3" w:rsidR="00A012B7" w:rsidRPr="00F03343" w:rsidRDefault="005D1310" w:rsidP="00A012B7">
                      <w:pPr>
                        <w:rPr>
                          <w:b/>
                          <w:bCs/>
                          <w:color w:val="FFFFFF" w:themeColor="background1"/>
                          <w:sz w:val="36"/>
                          <w:szCs w:val="36"/>
                        </w:rPr>
                      </w:pPr>
                      <w:r>
                        <w:rPr>
                          <w:noProof/>
                          <w:lang w:eastAsia="nl-NL"/>
                        </w:rPr>
                        <w:drawing>
                          <wp:inline distT="0" distB="0" distL="0" distR="0" wp14:anchorId="21211E3A" wp14:editId="0E916DD7">
                            <wp:extent cx="5707962" cy="3819455"/>
                            <wp:effectExtent l="0" t="0" r="7620" b="0"/>
                            <wp:docPr id="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21983" t="42353" r="33554" b="4706"/>
                                    <a:stretch>
                                      <a:fillRect/>
                                    </a:stretch>
                                  </pic:blipFill>
                                  <pic:spPr bwMode="auto">
                                    <a:xfrm>
                                      <a:off x="0" y="0"/>
                                      <a:ext cx="5742561" cy="3842606"/>
                                    </a:xfrm>
                                    <a:prstGeom prst="rect">
                                      <a:avLst/>
                                    </a:prstGeom>
                                    <a:noFill/>
                                    <a:ln w="9525">
                                      <a:noFill/>
                                      <a:miter lim="800000"/>
                                      <a:headEnd/>
                                      <a:tailEnd/>
                                    </a:ln>
                                  </pic:spPr>
                                </pic:pic>
                              </a:graphicData>
                            </a:graphic>
                          </wp:inline>
                        </w:drawing>
                      </w:r>
                    </w:p>
                    <w:p w14:paraId="25623CD7" w14:textId="64BD7E37" w:rsidR="00F03343" w:rsidRDefault="00F03343" w:rsidP="00F03343">
                      <w:pPr>
                        <w:rPr>
                          <w:b/>
                          <w:bCs/>
                          <w:color w:val="FFFFFF" w:themeColor="background1"/>
                          <w:sz w:val="36"/>
                          <w:szCs w:val="36"/>
                        </w:rPr>
                      </w:pPr>
                    </w:p>
                    <w:p w14:paraId="5E706053" w14:textId="0CA4B28B" w:rsidR="00F03343" w:rsidRPr="00226BFA" w:rsidRDefault="00F03343" w:rsidP="00226BFA">
                      <w:pPr>
                        <w:pStyle w:val="Lijstalinea"/>
                        <w:numPr>
                          <w:ilvl w:val="0"/>
                          <w:numId w:val="7"/>
                        </w:numPr>
                        <w:rPr>
                          <w:b/>
                          <w:bCs/>
                          <w:color w:val="FFFFFF" w:themeColor="background1"/>
                          <w:sz w:val="36"/>
                          <w:szCs w:val="36"/>
                        </w:rPr>
                      </w:pPr>
                      <w:r w:rsidRPr="00226BFA">
                        <w:rPr>
                          <w:b/>
                          <w:bCs/>
                          <w:color w:val="FFFFFF" w:themeColor="background1"/>
                          <w:sz w:val="36"/>
                          <w:szCs w:val="36"/>
                        </w:rPr>
                        <w:t>Wat zie je ?</w:t>
                      </w:r>
                    </w:p>
                    <w:p w14:paraId="4A7B9886" w14:textId="77777777" w:rsidR="00F03343" w:rsidRDefault="00F03343" w:rsidP="00A012B7">
                      <w:pPr>
                        <w:rPr>
                          <w:noProof/>
                        </w:rPr>
                      </w:pPr>
                    </w:p>
                    <w:p w14:paraId="3C445114" w14:textId="44C4BC60" w:rsidR="00A012B7" w:rsidRDefault="00F03343" w:rsidP="00A012B7">
                      <w:r>
                        <w:rPr>
                          <w:noProof/>
                        </w:rPr>
                        <w:drawing>
                          <wp:inline distT="0" distB="0" distL="0" distR="0" wp14:anchorId="518D26E4" wp14:editId="0B6875D9">
                            <wp:extent cx="3209925" cy="1857375"/>
                            <wp:effectExtent l="0" t="0" r="9525" b="9525"/>
                            <wp:docPr id="17" name="Afbeelding 17" descr="Wat zie jij als eerste in dit zoekplaatje? Dit zegt veel over jouw ..."/>
                            <wp:cNvGraphicFramePr/>
                            <a:graphic xmlns:a="http://schemas.openxmlformats.org/drawingml/2006/main">
                              <a:graphicData uri="http://schemas.openxmlformats.org/drawingml/2006/picture">
                                <pic:pic xmlns:pic="http://schemas.openxmlformats.org/drawingml/2006/picture">
                                  <pic:nvPicPr>
                                    <pic:cNvPr id="6" name="Afbeelding 6" descr="Wat zie jij als eerste in dit zoekplaatje? Dit zegt veel over jouw ..."/>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9925" cy="1857375"/>
                                    </a:xfrm>
                                    <a:prstGeom prst="rect">
                                      <a:avLst/>
                                    </a:prstGeom>
                                    <a:noFill/>
                                    <a:ln>
                                      <a:noFill/>
                                    </a:ln>
                                  </pic:spPr>
                                </pic:pic>
                              </a:graphicData>
                            </a:graphic>
                          </wp:inline>
                        </w:drawing>
                      </w:r>
                    </w:p>
                    <w:p w14:paraId="7734D11C" w14:textId="1A88A071" w:rsidR="00A012B7" w:rsidRDefault="00F03343" w:rsidP="00A012B7">
                      <w:r>
                        <w:t xml:space="preserve">                                                                             </w:t>
                      </w:r>
                      <w:r w:rsidRPr="00F03343">
                        <w:rPr>
                          <w:noProof/>
                        </w:rPr>
                        <w:drawing>
                          <wp:inline distT="0" distB="0" distL="0" distR="0" wp14:anchorId="10976BDA" wp14:editId="6B83D629">
                            <wp:extent cx="3313284" cy="1743075"/>
                            <wp:effectExtent l="0" t="0" r="1905"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16785" cy="1744917"/>
                                    </a:xfrm>
                                    <a:prstGeom prst="rect">
                                      <a:avLst/>
                                    </a:prstGeom>
                                    <a:noFill/>
                                    <a:ln>
                                      <a:noFill/>
                                    </a:ln>
                                  </pic:spPr>
                                </pic:pic>
                              </a:graphicData>
                            </a:graphic>
                          </wp:inline>
                        </w:drawing>
                      </w:r>
                    </w:p>
                    <w:p w14:paraId="04F88747" w14:textId="4D6A571B" w:rsidR="00A012B7" w:rsidRDefault="00A012B7" w:rsidP="00A012B7"/>
                    <w:p w14:paraId="039C7603" w14:textId="24680458" w:rsidR="00A012B7" w:rsidRDefault="00A012B7" w:rsidP="00A012B7"/>
                    <w:p w14:paraId="457B60BC" w14:textId="293AF20D" w:rsidR="00A012B7" w:rsidRDefault="00A012B7" w:rsidP="00A012B7"/>
                    <w:p w14:paraId="5564A9D3" w14:textId="11D3D9F9" w:rsidR="00A012B7" w:rsidRDefault="00A012B7" w:rsidP="00A012B7"/>
                    <w:p w14:paraId="075DE287" w14:textId="37C809F1" w:rsidR="00A012B7" w:rsidRDefault="00A012B7" w:rsidP="00A012B7"/>
                    <w:p w14:paraId="10324589" w14:textId="73A24A38" w:rsidR="00A012B7" w:rsidRDefault="00A012B7" w:rsidP="00A012B7"/>
                    <w:p w14:paraId="3406420D" w14:textId="6F20C25D" w:rsidR="00A012B7" w:rsidRDefault="00A012B7" w:rsidP="00A012B7"/>
                    <w:p w14:paraId="56CD5B3A" w14:textId="1F319A36" w:rsidR="00A012B7" w:rsidRDefault="00A012B7" w:rsidP="00A012B7"/>
                    <w:p w14:paraId="4CF5D0CC" w14:textId="0D581162" w:rsidR="00A012B7" w:rsidRDefault="00A012B7" w:rsidP="00A012B7"/>
                    <w:p w14:paraId="069F85F7" w14:textId="30E31266" w:rsidR="00A012B7" w:rsidRDefault="00A012B7" w:rsidP="00A012B7"/>
                    <w:p w14:paraId="12459957" w14:textId="1318609F" w:rsidR="00A012B7" w:rsidRDefault="00A012B7" w:rsidP="00A012B7"/>
                    <w:p w14:paraId="293F6837" w14:textId="77777777" w:rsidR="00A012B7" w:rsidRDefault="00A012B7" w:rsidP="00A012B7"/>
                  </w:txbxContent>
                </v:textbox>
              </v:shape>
            </w:pict>
          </mc:Fallback>
        </mc:AlternateContent>
      </w:r>
    </w:p>
    <w:p w14:paraId="1CF95469" w14:textId="7AD47F2B" w:rsidR="00E975C8" w:rsidRDefault="00E975C8"/>
    <w:p w14:paraId="30153A42" w14:textId="4E466F50" w:rsidR="00E975C8" w:rsidRDefault="00E975C8"/>
    <w:p w14:paraId="00FFC462" w14:textId="4A6CA4EA" w:rsidR="00E975C8" w:rsidRDefault="00E975C8"/>
    <w:p w14:paraId="5D50AAE7" w14:textId="374A2F2C" w:rsidR="00E975C8" w:rsidRDefault="00E975C8"/>
    <w:p w14:paraId="3161FCB3" w14:textId="7E4205A2" w:rsidR="00E975C8" w:rsidRDefault="00E975C8"/>
    <w:p w14:paraId="796B98BC" w14:textId="2FCF6D0B" w:rsidR="00E975C8" w:rsidRDefault="00E975C8"/>
    <w:p w14:paraId="43970581" w14:textId="13BAFCC8" w:rsidR="00E975C8" w:rsidRDefault="00E975C8"/>
    <w:p w14:paraId="0780531C" w14:textId="61011377" w:rsidR="00E975C8" w:rsidRDefault="00E975C8"/>
    <w:p w14:paraId="0154A236" w14:textId="26DFAD43" w:rsidR="00E975C8" w:rsidRDefault="00E975C8"/>
    <w:p w14:paraId="6E06AD4B" w14:textId="1133064E" w:rsidR="00E975C8" w:rsidRDefault="00E975C8"/>
    <w:p w14:paraId="6D85975B" w14:textId="390C60AA" w:rsidR="00E975C8" w:rsidRDefault="00E975C8"/>
    <w:p w14:paraId="2AE53519" w14:textId="3632C3AB" w:rsidR="00E975C8" w:rsidRDefault="00E975C8"/>
    <w:p w14:paraId="54894AD1" w14:textId="320809A5" w:rsidR="00E975C8" w:rsidRDefault="00E975C8"/>
    <w:p w14:paraId="7966D0FC" w14:textId="786C4FC6" w:rsidR="00E975C8" w:rsidRDefault="00E975C8"/>
    <w:p w14:paraId="6E3D656C" w14:textId="4468E23C" w:rsidR="00E975C8" w:rsidRDefault="00E975C8"/>
    <w:p w14:paraId="06BBF756" w14:textId="740C420E" w:rsidR="00E975C8" w:rsidRDefault="00E975C8"/>
    <w:p w14:paraId="154F0C8C" w14:textId="14A11B46" w:rsidR="00E975C8" w:rsidRDefault="00E975C8"/>
    <w:p w14:paraId="039FF9B1" w14:textId="2B3AA3B0" w:rsidR="00E975C8" w:rsidRDefault="00E975C8"/>
    <w:p w14:paraId="03A66D1C" w14:textId="22B47A4E" w:rsidR="00E975C8" w:rsidRDefault="00E975C8"/>
    <w:p w14:paraId="00C4BF7B" w14:textId="16F28D8E" w:rsidR="00E975C8" w:rsidRDefault="00E975C8"/>
    <w:p w14:paraId="722D3915" w14:textId="4BF3BE52" w:rsidR="00E975C8" w:rsidRDefault="00E975C8"/>
    <w:p w14:paraId="60D9305F" w14:textId="07218B86" w:rsidR="00E975C8" w:rsidRDefault="00E975C8"/>
    <w:p w14:paraId="2CF25372" w14:textId="677805FE" w:rsidR="00E975C8" w:rsidRDefault="00E975C8"/>
    <w:p w14:paraId="028AC95A" w14:textId="215B40A3" w:rsidR="00E975C8" w:rsidRDefault="00E975C8"/>
    <w:p w14:paraId="44CB76DF" w14:textId="4C9C28B2" w:rsidR="00E975C8" w:rsidRDefault="00E975C8"/>
    <w:p w14:paraId="1DD20CC8" w14:textId="1E411F83" w:rsidR="00E975C8" w:rsidRDefault="00E975C8"/>
    <w:p w14:paraId="4362A9AD" w14:textId="3B141775" w:rsidR="00E975C8" w:rsidRDefault="00E975C8"/>
    <w:p w14:paraId="0CD4B388" w14:textId="56F81B95" w:rsidR="00E975C8" w:rsidRDefault="00E975C8"/>
    <w:p w14:paraId="0746FF4B" w14:textId="49BCA3C2" w:rsidR="00E975C8" w:rsidRDefault="00E975C8"/>
    <w:p w14:paraId="64E31634" w14:textId="76D7A2BA" w:rsidR="00E975C8" w:rsidRDefault="00E975C8"/>
    <w:p w14:paraId="498AB19B" w14:textId="68CC60D9" w:rsidR="00E975C8" w:rsidRDefault="00E975C8"/>
    <w:p w14:paraId="03AC40FF" w14:textId="02463A27" w:rsidR="00E975C8" w:rsidRDefault="00E975C8"/>
    <w:p w14:paraId="5B319088" w14:textId="17828B40" w:rsidR="00E975C8" w:rsidRDefault="00E975C8"/>
    <w:p w14:paraId="0624D891" w14:textId="4E94DCA3" w:rsidR="00E975C8" w:rsidRDefault="00E975C8"/>
    <w:p w14:paraId="3FE12844" w14:textId="370FED41" w:rsidR="00E975C8" w:rsidRDefault="00E975C8"/>
    <w:p w14:paraId="162D689D" w14:textId="357FFF05" w:rsidR="00E975C8" w:rsidRDefault="00A012B7">
      <w:r>
        <w:rPr>
          <w:noProof/>
          <w:lang w:bidi="nl-NL"/>
        </w:rPr>
        <w:lastRenderedPageBreak/>
        <mc:AlternateContent>
          <mc:Choice Requires="wps">
            <w:drawing>
              <wp:anchor distT="0" distB="0" distL="114300" distR="114300" simplePos="0" relativeHeight="251730944" behindDoc="1" locked="0" layoutInCell="1" allowOverlap="1" wp14:anchorId="08D86033" wp14:editId="34809CDE">
                <wp:simplePos x="0" y="0"/>
                <wp:positionH relativeFrom="column">
                  <wp:posOffset>266700</wp:posOffset>
                </wp:positionH>
                <wp:positionV relativeFrom="paragraph">
                  <wp:posOffset>-571500</wp:posOffset>
                </wp:positionV>
                <wp:extent cx="6838950" cy="10772775"/>
                <wp:effectExtent l="0" t="0" r="0" b="9525"/>
                <wp:wrapNone/>
                <wp:docPr id="14" name="Rechthoek 14" title="Rechthoek"/>
                <wp:cNvGraphicFramePr/>
                <a:graphic xmlns:a="http://schemas.openxmlformats.org/drawingml/2006/main">
                  <a:graphicData uri="http://schemas.microsoft.com/office/word/2010/wordprocessingShape">
                    <wps:wsp>
                      <wps:cNvSpPr/>
                      <wps:spPr>
                        <a:xfrm flipH="1">
                          <a:off x="0" y="0"/>
                          <a:ext cx="6838950" cy="10772775"/>
                        </a:xfrm>
                        <a:prstGeom prst="rect">
                          <a:avLst/>
                        </a:prstGeom>
                        <a:solidFill>
                          <a:srgbClr val="293A4C"/>
                        </a:solidFill>
                        <a:ln w="12700" cap="flat" cmpd="sng" algn="ctr">
                          <a:noFill/>
                          <a:prstDash val="solid"/>
                          <a:miter lim="800000"/>
                        </a:ln>
                        <a:effectLst/>
                      </wps:spPr>
                      <wps:txbx>
                        <w:txbxContent>
                          <w:p w14:paraId="1CB8AB3E" w14:textId="77777777" w:rsidR="00A012B7" w:rsidRDefault="00A012B7" w:rsidP="00A012B7">
                            <w:pPr>
                              <w:jc w:val="center"/>
                            </w:pPr>
                          </w:p>
                          <w:p w14:paraId="738E3799" w14:textId="77777777" w:rsidR="00A012B7" w:rsidRDefault="00A012B7" w:rsidP="00F03343"/>
                          <w:p w14:paraId="31F7CCC3" w14:textId="0647F0ED" w:rsidR="00A012B7" w:rsidRPr="00226BFA" w:rsidRDefault="00226BFA" w:rsidP="00226BFA">
                            <w:pPr>
                              <w:pStyle w:val="Lijstalinea"/>
                              <w:numPr>
                                <w:ilvl w:val="0"/>
                                <w:numId w:val="8"/>
                              </w:numPr>
                              <w:rPr>
                                <w:b/>
                                <w:bCs/>
                                <w:sz w:val="36"/>
                                <w:szCs w:val="36"/>
                              </w:rPr>
                            </w:pPr>
                            <w:r w:rsidRPr="00226BFA">
                              <w:rPr>
                                <w:b/>
                                <w:bCs/>
                                <w:sz w:val="36"/>
                                <w:szCs w:val="36"/>
                              </w:rPr>
                              <w:t xml:space="preserve">Welk ei met welke letter komt in het </w:t>
                            </w:r>
                            <w:proofErr w:type="spellStart"/>
                            <w:r w:rsidRPr="00226BFA">
                              <w:rPr>
                                <w:b/>
                                <w:bCs/>
                                <w:sz w:val="36"/>
                                <w:szCs w:val="36"/>
                              </w:rPr>
                              <w:t>middenste</w:t>
                            </w:r>
                            <w:proofErr w:type="spellEnd"/>
                            <w:r w:rsidRPr="00226BFA">
                              <w:rPr>
                                <w:b/>
                                <w:bCs/>
                                <w:sz w:val="36"/>
                                <w:szCs w:val="36"/>
                              </w:rPr>
                              <w:t xml:space="preserve"> eierdopje?</w:t>
                            </w:r>
                          </w:p>
                          <w:p w14:paraId="10F26DCC" w14:textId="77777777" w:rsidR="00226BFA" w:rsidRDefault="00226BFA" w:rsidP="00E73295">
                            <w:pPr>
                              <w:ind w:left="1134"/>
                            </w:pPr>
                          </w:p>
                          <w:p w14:paraId="0A772923" w14:textId="201BF60B" w:rsidR="00A012B7" w:rsidRDefault="00226BFA" w:rsidP="00A012B7">
                            <w:pPr>
                              <w:jc w:val="center"/>
                            </w:pPr>
                            <w:r>
                              <w:rPr>
                                <w:noProof/>
                              </w:rPr>
                              <w:drawing>
                                <wp:inline distT="0" distB="0" distL="0" distR="0" wp14:anchorId="6BBAD6A4" wp14:editId="781BC611">
                                  <wp:extent cx="3009900" cy="3590925"/>
                                  <wp:effectExtent l="0" t="0" r="0" b="9525"/>
                                  <wp:docPr id="15" name="Afbeelding 15"/>
                                  <wp:cNvGraphicFramePr/>
                                  <a:graphic xmlns:a="http://schemas.openxmlformats.org/drawingml/2006/main">
                                    <a:graphicData uri="http://schemas.openxmlformats.org/drawingml/2006/picture">
                                      <pic:pic xmlns:pic="http://schemas.openxmlformats.org/drawingml/2006/picture">
                                        <pic:nvPicPr>
                                          <pic:cNvPr id="14" name="Afbeelding 1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09900" cy="3590925"/>
                                          </a:xfrm>
                                          <a:prstGeom prst="rect">
                                            <a:avLst/>
                                          </a:prstGeom>
                                        </pic:spPr>
                                      </pic:pic>
                                    </a:graphicData>
                                  </a:graphic>
                                </wp:inline>
                              </w:drawing>
                            </w:r>
                          </w:p>
                          <w:p w14:paraId="2F5BA042" w14:textId="25245F6C" w:rsidR="00226BFA" w:rsidRDefault="00226BFA" w:rsidP="00226BFA"/>
                          <w:p w14:paraId="7F6D8121" w14:textId="47659324" w:rsidR="00226BFA" w:rsidRPr="00312318" w:rsidRDefault="00226BFA" w:rsidP="00D5071B">
                            <w:pPr>
                              <w:pStyle w:val="Lijstalinea"/>
                              <w:numPr>
                                <w:ilvl w:val="0"/>
                                <w:numId w:val="8"/>
                              </w:numPr>
                              <w:rPr>
                                <w:b/>
                                <w:bCs/>
                                <w:sz w:val="36"/>
                                <w:szCs w:val="36"/>
                              </w:rPr>
                            </w:pPr>
                            <w:r w:rsidRPr="00312318">
                              <w:rPr>
                                <w:b/>
                                <w:bCs/>
                                <w:sz w:val="36"/>
                                <w:szCs w:val="36"/>
                              </w:rPr>
                              <w:t>Vul onderstaande zin in als je weet dat elke symbool voor een letter staat.</w:t>
                            </w:r>
                          </w:p>
                          <w:p w14:paraId="1ECA9536" w14:textId="77777777" w:rsidR="00226BFA" w:rsidRDefault="00226BFA" w:rsidP="00226BFA"/>
                          <w:p w14:paraId="64560D94" w14:textId="77777777" w:rsidR="00A012B7" w:rsidRDefault="00A012B7" w:rsidP="00A012B7">
                            <w:pPr>
                              <w:jc w:val="center"/>
                            </w:pPr>
                          </w:p>
                          <w:p w14:paraId="5453E5FE" w14:textId="77777777" w:rsidR="00A012B7" w:rsidRDefault="00A012B7" w:rsidP="00A012B7">
                            <w:pPr>
                              <w:jc w:val="center"/>
                            </w:pPr>
                          </w:p>
                          <w:p w14:paraId="31AB2B73" w14:textId="77777777" w:rsidR="00A012B7" w:rsidRDefault="00A012B7" w:rsidP="00A012B7">
                            <w:pPr>
                              <w:jc w:val="center"/>
                            </w:pPr>
                          </w:p>
                          <w:p w14:paraId="0EAE9D04" w14:textId="77777777" w:rsidR="00A012B7" w:rsidRDefault="00A012B7" w:rsidP="00A012B7">
                            <w:pPr>
                              <w:jc w:val="center"/>
                            </w:pPr>
                          </w:p>
                          <w:p w14:paraId="5BCA6BCE" w14:textId="77777777" w:rsidR="00A012B7" w:rsidRDefault="00A012B7" w:rsidP="00A012B7">
                            <w:pPr>
                              <w:jc w:val="center"/>
                            </w:pPr>
                          </w:p>
                          <w:p w14:paraId="7F96B75E" w14:textId="77777777" w:rsidR="00A012B7" w:rsidRDefault="00A012B7" w:rsidP="00A012B7">
                            <w:pPr>
                              <w:jc w:val="center"/>
                            </w:pPr>
                          </w:p>
                          <w:p w14:paraId="540582D0" w14:textId="77777777" w:rsidR="00A012B7" w:rsidRDefault="00A012B7" w:rsidP="00A012B7">
                            <w:pPr>
                              <w:jc w:val="center"/>
                            </w:pPr>
                          </w:p>
                          <w:p w14:paraId="72785487" w14:textId="77777777" w:rsidR="00A012B7" w:rsidRDefault="00A012B7" w:rsidP="00D5071B"/>
                          <w:p w14:paraId="0D4FBFA0" w14:textId="77777777" w:rsidR="00A012B7" w:rsidRDefault="00A012B7" w:rsidP="00D5071B"/>
                          <w:p w14:paraId="477704E9" w14:textId="77777777" w:rsidR="00A012B7" w:rsidRDefault="00A012B7" w:rsidP="00D5071B"/>
                          <w:p w14:paraId="3C0449CB" w14:textId="0D57F8BA" w:rsidR="00A012B7" w:rsidRDefault="00A012B7" w:rsidP="00D5071B"/>
                          <w:tbl>
                            <w:tblPr>
                              <w:tblStyle w:val="Tabelraster"/>
                              <w:tblW w:w="0" w:type="auto"/>
                              <w:tblLook w:val="04A0" w:firstRow="1" w:lastRow="0" w:firstColumn="1" w:lastColumn="0" w:noHBand="0" w:noVBand="1"/>
                            </w:tblPr>
                            <w:tblGrid>
                              <w:gridCol w:w="1046"/>
                              <w:gridCol w:w="1046"/>
                              <w:gridCol w:w="1045"/>
                              <w:gridCol w:w="1045"/>
                              <w:gridCol w:w="1045"/>
                              <w:gridCol w:w="1045"/>
                              <w:gridCol w:w="1045"/>
                              <w:gridCol w:w="1045"/>
                              <w:gridCol w:w="1045"/>
                              <w:gridCol w:w="1045"/>
                            </w:tblGrid>
                            <w:tr w:rsidR="00D5071B" w14:paraId="60AFBF05" w14:textId="77777777" w:rsidTr="00D5071B">
                              <w:tc>
                                <w:tcPr>
                                  <w:tcW w:w="1046" w:type="dxa"/>
                                </w:tcPr>
                                <w:p w14:paraId="5C9C5F6A" w14:textId="77777777" w:rsidR="00D5071B" w:rsidRDefault="00D5071B" w:rsidP="00D5071B"/>
                                <w:p w14:paraId="4192D40F" w14:textId="77777777" w:rsidR="00D5071B" w:rsidRDefault="00D5071B" w:rsidP="00D5071B"/>
                                <w:p w14:paraId="255EAD2D" w14:textId="76053A19" w:rsidR="00D5071B" w:rsidRDefault="00D5071B" w:rsidP="00D5071B"/>
                              </w:tc>
                              <w:tc>
                                <w:tcPr>
                                  <w:tcW w:w="1046" w:type="dxa"/>
                                </w:tcPr>
                                <w:p w14:paraId="3C265A56" w14:textId="77777777" w:rsidR="00D5071B" w:rsidRDefault="00D5071B" w:rsidP="00D5071B"/>
                              </w:tc>
                              <w:tc>
                                <w:tcPr>
                                  <w:tcW w:w="1045" w:type="dxa"/>
                                </w:tcPr>
                                <w:p w14:paraId="2664578E" w14:textId="77777777" w:rsidR="00D5071B" w:rsidRDefault="00D5071B" w:rsidP="00D5071B"/>
                              </w:tc>
                              <w:tc>
                                <w:tcPr>
                                  <w:tcW w:w="1045" w:type="dxa"/>
                                </w:tcPr>
                                <w:p w14:paraId="727FB2E8" w14:textId="77777777" w:rsidR="00D5071B" w:rsidRDefault="00D5071B" w:rsidP="00D5071B"/>
                              </w:tc>
                              <w:tc>
                                <w:tcPr>
                                  <w:tcW w:w="1045" w:type="dxa"/>
                                </w:tcPr>
                                <w:p w14:paraId="27FF63B2" w14:textId="77777777" w:rsidR="00D5071B" w:rsidRDefault="00D5071B" w:rsidP="00D5071B"/>
                              </w:tc>
                              <w:tc>
                                <w:tcPr>
                                  <w:tcW w:w="1045" w:type="dxa"/>
                                </w:tcPr>
                                <w:p w14:paraId="0BA06F6C" w14:textId="77777777" w:rsidR="00D5071B" w:rsidRDefault="00D5071B" w:rsidP="00D5071B"/>
                              </w:tc>
                              <w:tc>
                                <w:tcPr>
                                  <w:tcW w:w="1045" w:type="dxa"/>
                                </w:tcPr>
                                <w:p w14:paraId="24DF27DA" w14:textId="77777777" w:rsidR="00D5071B" w:rsidRDefault="00D5071B" w:rsidP="00D5071B"/>
                              </w:tc>
                              <w:tc>
                                <w:tcPr>
                                  <w:tcW w:w="1045" w:type="dxa"/>
                                </w:tcPr>
                                <w:p w14:paraId="200890B7" w14:textId="77777777" w:rsidR="00D5071B" w:rsidRDefault="00D5071B" w:rsidP="00D5071B"/>
                              </w:tc>
                              <w:tc>
                                <w:tcPr>
                                  <w:tcW w:w="1045" w:type="dxa"/>
                                </w:tcPr>
                                <w:p w14:paraId="03A49101" w14:textId="77777777" w:rsidR="00D5071B" w:rsidRDefault="00D5071B" w:rsidP="00D5071B"/>
                              </w:tc>
                              <w:tc>
                                <w:tcPr>
                                  <w:tcW w:w="1045" w:type="dxa"/>
                                </w:tcPr>
                                <w:p w14:paraId="5B5B82A4" w14:textId="77777777" w:rsidR="00D5071B" w:rsidRDefault="00D5071B" w:rsidP="00D5071B"/>
                              </w:tc>
                            </w:tr>
                            <w:tr w:rsidR="00D5071B" w14:paraId="56DC15C1" w14:textId="77777777" w:rsidTr="00D5071B">
                              <w:tc>
                                <w:tcPr>
                                  <w:tcW w:w="1046" w:type="dxa"/>
                                </w:tcPr>
                                <w:p w14:paraId="513FFCCE" w14:textId="22304B0C" w:rsidR="00D5071B" w:rsidRDefault="00D5071B" w:rsidP="00D5071B">
                                  <w:r w:rsidRPr="00D5071B">
                                    <w:rPr>
                                      <w:noProof/>
                                    </w:rPr>
                                    <w:drawing>
                                      <wp:inline distT="0" distB="0" distL="0" distR="0" wp14:anchorId="01D4EDA3" wp14:editId="4B0F39FC">
                                        <wp:extent cx="447675" cy="276225"/>
                                        <wp:effectExtent l="0" t="0" r="9525" b="9525"/>
                                        <wp:docPr id="63"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p>
                              </w:tc>
                              <w:tc>
                                <w:tcPr>
                                  <w:tcW w:w="1046" w:type="dxa"/>
                                </w:tcPr>
                                <w:p w14:paraId="1ED24A72" w14:textId="26299E9F" w:rsidR="00D5071B" w:rsidRDefault="00D5071B" w:rsidP="00D5071B">
                                  <w:r w:rsidRPr="00D5071B">
                                    <w:rPr>
                                      <w:noProof/>
                                    </w:rPr>
                                    <w:drawing>
                                      <wp:inline distT="0" distB="0" distL="0" distR="0" wp14:anchorId="5FD365A1" wp14:editId="3501EE8E">
                                        <wp:extent cx="342900" cy="428625"/>
                                        <wp:effectExtent l="0" t="0" r="0" b="9525"/>
                                        <wp:docPr id="69"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p>
                              </w:tc>
                              <w:tc>
                                <w:tcPr>
                                  <w:tcW w:w="1045" w:type="dxa"/>
                                </w:tcPr>
                                <w:p w14:paraId="047EC891" w14:textId="4778AB5F" w:rsidR="00D5071B" w:rsidRDefault="00D5071B" w:rsidP="00D5071B">
                                  <w:r w:rsidRPr="00D5071B">
                                    <w:rPr>
                                      <w:noProof/>
                                    </w:rPr>
                                    <w:drawing>
                                      <wp:inline distT="0" distB="0" distL="0" distR="0" wp14:anchorId="6E3F2088" wp14:editId="1B091BB5">
                                        <wp:extent cx="304800" cy="295275"/>
                                        <wp:effectExtent l="0" t="0" r="0" b="9525"/>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p>
                              </w:tc>
                              <w:tc>
                                <w:tcPr>
                                  <w:tcW w:w="1045" w:type="dxa"/>
                                </w:tcPr>
                                <w:p w14:paraId="0EE10B4A" w14:textId="296181C6" w:rsidR="00D5071B" w:rsidRDefault="00D5071B" w:rsidP="00D5071B">
                                  <w:r w:rsidRPr="00D5071B">
                                    <w:rPr>
                                      <w:noProof/>
                                    </w:rPr>
                                    <w:drawing>
                                      <wp:inline distT="0" distB="0" distL="0" distR="0" wp14:anchorId="63132D98" wp14:editId="25D9A37C">
                                        <wp:extent cx="409575" cy="438150"/>
                                        <wp:effectExtent l="0" t="0" r="9525" b="0"/>
                                        <wp:docPr id="67"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575" cy="438150"/>
                                                </a:xfrm>
                                                <a:prstGeom prst="rect">
                                                  <a:avLst/>
                                                </a:prstGeom>
                                                <a:noFill/>
                                                <a:ln>
                                                  <a:noFill/>
                                                </a:ln>
                                              </pic:spPr>
                                            </pic:pic>
                                          </a:graphicData>
                                        </a:graphic>
                                      </wp:inline>
                                    </w:drawing>
                                  </w:r>
                                </w:p>
                              </w:tc>
                              <w:tc>
                                <w:tcPr>
                                  <w:tcW w:w="1045" w:type="dxa"/>
                                </w:tcPr>
                                <w:p w14:paraId="6A7ADA97" w14:textId="2A4B691F" w:rsidR="00D5071B" w:rsidRDefault="00D5071B" w:rsidP="00D5071B">
                                  <w:r w:rsidRPr="00D5071B">
                                    <w:rPr>
                                      <w:noProof/>
                                    </w:rPr>
                                    <w:drawing>
                                      <wp:inline distT="0" distB="0" distL="0" distR="0" wp14:anchorId="6DC8D86C" wp14:editId="0ED8B2AE">
                                        <wp:extent cx="228600" cy="381000"/>
                                        <wp:effectExtent l="0" t="0" r="0" b="0"/>
                                        <wp:docPr id="70"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381000"/>
                                                </a:xfrm>
                                                <a:prstGeom prst="rect">
                                                  <a:avLst/>
                                                </a:prstGeom>
                                                <a:noFill/>
                                                <a:ln>
                                                  <a:noFill/>
                                                </a:ln>
                                              </pic:spPr>
                                            </pic:pic>
                                          </a:graphicData>
                                        </a:graphic>
                                      </wp:inline>
                                    </w:drawing>
                                  </w:r>
                                </w:p>
                              </w:tc>
                              <w:tc>
                                <w:tcPr>
                                  <w:tcW w:w="1045" w:type="dxa"/>
                                </w:tcPr>
                                <w:p w14:paraId="0620C25A" w14:textId="49E8C312" w:rsidR="00D5071B" w:rsidRDefault="00D5071B" w:rsidP="00D5071B">
                                  <w:r w:rsidRPr="00D5071B">
                                    <w:rPr>
                                      <w:noProof/>
                                    </w:rPr>
                                    <w:drawing>
                                      <wp:inline distT="0" distB="0" distL="0" distR="0" wp14:anchorId="59AB3167" wp14:editId="1D7C7031">
                                        <wp:extent cx="371475" cy="323850"/>
                                        <wp:effectExtent l="0" t="0" r="9525" b="0"/>
                                        <wp:docPr id="71" name="Afbeelding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1045" w:type="dxa"/>
                                </w:tcPr>
                                <w:p w14:paraId="31CCB4F6" w14:textId="21DE19BB" w:rsidR="00D5071B" w:rsidRDefault="00D5071B" w:rsidP="00D5071B">
                                  <w:r w:rsidRPr="00D5071B">
                                    <w:rPr>
                                      <w:noProof/>
                                    </w:rPr>
                                    <w:drawing>
                                      <wp:inline distT="0" distB="0" distL="0" distR="0" wp14:anchorId="5FB54F21" wp14:editId="1931AD9D">
                                        <wp:extent cx="342900" cy="428625"/>
                                        <wp:effectExtent l="0" t="0" r="0" b="9525"/>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p>
                              </w:tc>
                              <w:tc>
                                <w:tcPr>
                                  <w:tcW w:w="1045" w:type="dxa"/>
                                </w:tcPr>
                                <w:p w14:paraId="15471909" w14:textId="0B240A15" w:rsidR="00D5071B" w:rsidRDefault="00D5071B" w:rsidP="00D5071B">
                                  <w:r w:rsidRPr="00D5071B">
                                    <w:rPr>
                                      <w:noProof/>
                                    </w:rPr>
                                    <w:drawing>
                                      <wp:inline distT="0" distB="0" distL="0" distR="0" wp14:anchorId="223C62CC" wp14:editId="272D2CFF">
                                        <wp:extent cx="381000" cy="466725"/>
                                        <wp:effectExtent l="0" t="0" r="0" b="9525"/>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466725"/>
                                                </a:xfrm>
                                                <a:prstGeom prst="rect">
                                                  <a:avLst/>
                                                </a:prstGeom>
                                                <a:noFill/>
                                                <a:ln>
                                                  <a:noFill/>
                                                </a:ln>
                                              </pic:spPr>
                                            </pic:pic>
                                          </a:graphicData>
                                        </a:graphic>
                                      </wp:inline>
                                    </w:drawing>
                                  </w:r>
                                </w:p>
                              </w:tc>
                              <w:tc>
                                <w:tcPr>
                                  <w:tcW w:w="1045" w:type="dxa"/>
                                </w:tcPr>
                                <w:p w14:paraId="639835AD" w14:textId="61E21260" w:rsidR="00D5071B" w:rsidRDefault="00D5071B" w:rsidP="00D5071B">
                                  <w:r w:rsidRPr="00D5071B">
                                    <w:rPr>
                                      <w:noProof/>
                                    </w:rPr>
                                    <w:drawing>
                                      <wp:inline distT="0" distB="0" distL="0" distR="0" wp14:anchorId="1ABBEA64" wp14:editId="755F3E33">
                                        <wp:extent cx="304800" cy="295275"/>
                                        <wp:effectExtent l="0" t="0" r="0" b="9525"/>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p>
                              </w:tc>
                              <w:tc>
                                <w:tcPr>
                                  <w:tcW w:w="1045" w:type="dxa"/>
                                </w:tcPr>
                                <w:p w14:paraId="61500BA8" w14:textId="2B9BB37C" w:rsidR="00D5071B" w:rsidRDefault="00D5071B" w:rsidP="00D5071B">
                                  <w:r w:rsidRPr="00D5071B">
                                    <w:rPr>
                                      <w:noProof/>
                                    </w:rPr>
                                    <w:drawing>
                                      <wp:inline distT="0" distB="0" distL="0" distR="0" wp14:anchorId="294CD587" wp14:editId="7ED424FB">
                                        <wp:extent cx="342900" cy="428625"/>
                                        <wp:effectExtent l="0" t="0" r="0" b="9525"/>
                                        <wp:docPr id="7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p>
                              </w:tc>
                            </w:tr>
                          </w:tbl>
                          <w:p w14:paraId="02EDB816" w14:textId="77777777" w:rsidR="00D5071B" w:rsidRDefault="00D5071B" w:rsidP="00D5071B"/>
                          <w:p w14:paraId="0B8FC0D9" w14:textId="77777777" w:rsidR="00A012B7" w:rsidRDefault="00A012B7" w:rsidP="00D5071B"/>
                          <w:p w14:paraId="24E5FEFA" w14:textId="77777777" w:rsidR="00A012B7" w:rsidRDefault="00A012B7" w:rsidP="00D5071B"/>
                          <w:p w14:paraId="267394DD" w14:textId="77777777" w:rsidR="00A012B7" w:rsidRDefault="00A012B7" w:rsidP="00D5071B"/>
                          <w:p w14:paraId="3B22A62C" w14:textId="77777777" w:rsidR="00A012B7" w:rsidRDefault="00A012B7" w:rsidP="00D5071B"/>
                          <w:p w14:paraId="3B4DAF31" w14:textId="77777777" w:rsidR="00A012B7" w:rsidRDefault="00A012B7" w:rsidP="00D5071B"/>
                          <w:p w14:paraId="2E46B009" w14:textId="77777777" w:rsidR="00A012B7" w:rsidRDefault="00A012B7" w:rsidP="00A012B7">
                            <w:pPr>
                              <w:jc w:val="center"/>
                            </w:pPr>
                          </w:p>
                          <w:p w14:paraId="68DC1CD0" w14:textId="77777777" w:rsidR="00A012B7" w:rsidRDefault="00A012B7" w:rsidP="00A012B7">
                            <w:pPr>
                              <w:jc w:val="center"/>
                            </w:pPr>
                          </w:p>
                          <w:p w14:paraId="5F4A45B5" w14:textId="77777777" w:rsidR="00A012B7" w:rsidRDefault="00A012B7" w:rsidP="00A012B7">
                            <w:pPr>
                              <w:jc w:val="center"/>
                            </w:pPr>
                          </w:p>
                          <w:p w14:paraId="3F610B0B" w14:textId="77777777" w:rsidR="00A012B7" w:rsidRDefault="00A012B7" w:rsidP="00A012B7">
                            <w:pPr>
                              <w:jc w:val="center"/>
                            </w:pPr>
                          </w:p>
                          <w:p w14:paraId="08F17A1E" w14:textId="77777777" w:rsidR="00A012B7" w:rsidRDefault="00A012B7" w:rsidP="00A012B7">
                            <w:pPr>
                              <w:jc w:val="center"/>
                            </w:pPr>
                          </w:p>
                          <w:p w14:paraId="32E69190" w14:textId="77777777" w:rsidR="00A012B7" w:rsidRDefault="00A012B7" w:rsidP="00A012B7">
                            <w:pPr>
                              <w:jc w:val="center"/>
                            </w:pPr>
                          </w:p>
                          <w:p w14:paraId="526B11C9" w14:textId="77777777" w:rsidR="00A012B7" w:rsidRDefault="00A012B7" w:rsidP="00A012B7">
                            <w:pPr>
                              <w:jc w:val="center"/>
                            </w:pPr>
                          </w:p>
                          <w:p w14:paraId="70962901" w14:textId="77777777" w:rsidR="00A012B7" w:rsidRDefault="00A012B7" w:rsidP="00A012B7">
                            <w:pPr>
                              <w:jc w:val="center"/>
                            </w:pPr>
                          </w:p>
                          <w:p w14:paraId="4BAFF529" w14:textId="77777777" w:rsidR="00A012B7" w:rsidRDefault="00A012B7" w:rsidP="00A012B7">
                            <w:pPr>
                              <w:jc w:val="center"/>
                            </w:pPr>
                          </w:p>
                          <w:p w14:paraId="385D1204" w14:textId="77777777" w:rsidR="00A012B7" w:rsidRDefault="00A012B7" w:rsidP="00A012B7">
                            <w:pPr>
                              <w:jc w:val="center"/>
                            </w:pPr>
                          </w:p>
                          <w:p w14:paraId="65890169" w14:textId="77777777" w:rsidR="00A012B7" w:rsidRDefault="00A012B7" w:rsidP="00A012B7">
                            <w:pPr>
                              <w:jc w:val="center"/>
                            </w:pPr>
                          </w:p>
                          <w:p w14:paraId="540810CE" w14:textId="77777777" w:rsidR="00A012B7" w:rsidRDefault="00A012B7" w:rsidP="00A012B7">
                            <w:pPr>
                              <w:jc w:val="center"/>
                            </w:pPr>
                          </w:p>
                          <w:p w14:paraId="54798BBF" w14:textId="77777777" w:rsidR="00A012B7" w:rsidRDefault="00A012B7" w:rsidP="00A012B7">
                            <w:pPr>
                              <w:jc w:val="center"/>
                            </w:pPr>
                          </w:p>
                          <w:p w14:paraId="55F30137" w14:textId="77777777" w:rsidR="00A012B7" w:rsidRDefault="00A012B7" w:rsidP="00A012B7">
                            <w:pPr>
                              <w:jc w:val="center"/>
                            </w:pPr>
                          </w:p>
                          <w:p w14:paraId="66828B39" w14:textId="77777777" w:rsidR="00A012B7" w:rsidRDefault="00A012B7" w:rsidP="00A012B7">
                            <w:pPr>
                              <w:jc w:val="center"/>
                            </w:pPr>
                          </w:p>
                          <w:p w14:paraId="3923E74B" w14:textId="77777777" w:rsidR="00A012B7" w:rsidRDefault="00A012B7" w:rsidP="00A012B7">
                            <w:pPr>
                              <w:jc w:val="center"/>
                            </w:pPr>
                          </w:p>
                          <w:p w14:paraId="316CFD11" w14:textId="77777777" w:rsidR="00A012B7" w:rsidRDefault="00A012B7" w:rsidP="00A012B7">
                            <w:pPr>
                              <w:jc w:val="center"/>
                            </w:pPr>
                          </w:p>
                          <w:p w14:paraId="3D354054" w14:textId="77777777" w:rsidR="00A012B7" w:rsidRDefault="00A012B7" w:rsidP="00A012B7">
                            <w:pPr>
                              <w:jc w:val="center"/>
                            </w:pPr>
                          </w:p>
                          <w:p w14:paraId="3EF1B779" w14:textId="77777777" w:rsidR="00A012B7" w:rsidRDefault="00A012B7" w:rsidP="00A012B7">
                            <w:pPr>
                              <w:jc w:val="center"/>
                            </w:pPr>
                          </w:p>
                          <w:p w14:paraId="5A187871" w14:textId="77777777" w:rsidR="00A012B7" w:rsidRDefault="00A012B7" w:rsidP="00A012B7">
                            <w:pPr>
                              <w:jc w:val="center"/>
                            </w:pPr>
                          </w:p>
                          <w:p w14:paraId="77D17EEF" w14:textId="77777777" w:rsidR="00A012B7" w:rsidRDefault="00A012B7" w:rsidP="00A012B7">
                            <w:pPr>
                              <w:jc w:val="center"/>
                            </w:pPr>
                          </w:p>
                          <w:p w14:paraId="3AFF88A4" w14:textId="77777777" w:rsidR="00A012B7" w:rsidRDefault="00A012B7" w:rsidP="00A012B7">
                            <w:pPr>
                              <w:jc w:val="center"/>
                            </w:pPr>
                          </w:p>
                          <w:p w14:paraId="7829D21E" w14:textId="77777777" w:rsidR="00A012B7" w:rsidRDefault="00A012B7" w:rsidP="00A012B7">
                            <w:pPr>
                              <w:jc w:val="center"/>
                            </w:pPr>
                          </w:p>
                          <w:p w14:paraId="776EC13B" w14:textId="77777777" w:rsidR="00A012B7" w:rsidRDefault="00A012B7" w:rsidP="00A012B7">
                            <w:pPr>
                              <w:jc w:val="center"/>
                            </w:pPr>
                          </w:p>
                          <w:p w14:paraId="6EF7E9D8" w14:textId="77777777" w:rsidR="00A012B7" w:rsidRDefault="00A012B7" w:rsidP="00A012B7">
                            <w:pPr>
                              <w:jc w:val="center"/>
                            </w:pPr>
                          </w:p>
                          <w:p w14:paraId="37D2F596" w14:textId="77777777" w:rsidR="00A012B7" w:rsidRDefault="00A012B7" w:rsidP="00A012B7">
                            <w:pPr>
                              <w:jc w:val="center"/>
                            </w:pPr>
                          </w:p>
                          <w:p w14:paraId="3324478C" w14:textId="77777777" w:rsidR="00A012B7" w:rsidRDefault="00A012B7" w:rsidP="00A012B7">
                            <w:pPr>
                              <w:jc w:val="center"/>
                            </w:pPr>
                          </w:p>
                          <w:p w14:paraId="11D9875A" w14:textId="77777777" w:rsidR="00A012B7" w:rsidRDefault="00A012B7" w:rsidP="00A012B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D86033" id="Rechthoek 14" o:spid="_x0000_s1036" alt="Titel: Rechthoek" style="position:absolute;margin-left:21pt;margin-top:-45pt;width:538.5pt;height:848.25pt;flip:x;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" fillcolor="#293a4c" stroked="f" strokeweight="1pt">
                <v:textbox>
                  <w:txbxContent>
                    <w:p w14:paraId="1CB8AB3E" w14:textId="77777777" w:rsidR="00A012B7" w:rsidRDefault="00A012B7" w:rsidP="00A012B7">
                      <w:pPr>
                        <w:jc w:val="center"/>
                      </w:pPr>
                    </w:p>
                    <w:p w14:paraId="738E3799" w14:textId="77777777" w:rsidR="00A012B7" w:rsidRDefault="00A012B7" w:rsidP="00F03343"/>
                    <w:p w14:paraId="31F7CCC3" w14:textId="0647F0ED" w:rsidR="00A012B7" w:rsidRPr="00226BFA" w:rsidRDefault="00226BFA" w:rsidP="00226BFA">
                      <w:pPr>
                        <w:pStyle w:val="Lijstalinea"/>
                        <w:numPr>
                          <w:ilvl w:val="0"/>
                          <w:numId w:val="8"/>
                        </w:numPr>
                        <w:rPr>
                          <w:b/>
                          <w:bCs/>
                          <w:sz w:val="36"/>
                          <w:szCs w:val="36"/>
                        </w:rPr>
                      </w:pPr>
                      <w:r w:rsidRPr="00226BFA">
                        <w:rPr>
                          <w:b/>
                          <w:bCs/>
                          <w:sz w:val="36"/>
                          <w:szCs w:val="36"/>
                        </w:rPr>
                        <w:t xml:space="preserve">Welk ei met welke letter komt in het </w:t>
                      </w:r>
                      <w:proofErr w:type="spellStart"/>
                      <w:r w:rsidRPr="00226BFA">
                        <w:rPr>
                          <w:b/>
                          <w:bCs/>
                          <w:sz w:val="36"/>
                          <w:szCs w:val="36"/>
                        </w:rPr>
                        <w:t>middenste</w:t>
                      </w:r>
                      <w:proofErr w:type="spellEnd"/>
                      <w:r w:rsidRPr="00226BFA">
                        <w:rPr>
                          <w:b/>
                          <w:bCs/>
                          <w:sz w:val="36"/>
                          <w:szCs w:val="36"/>
                        </w:rPr>
                        <w:t xml:space="preserve"> eierdopje?</w:t>
                      </w:r>
                    </w:p>
                    <w:p w14:paraId="10F26DCC" w14:textId="77777777" w:rsidR="00226BFA" w:rsidRDefault="00226BFA" w:rsidP="00E73295">
                      <w:pPr>
                        <w:ind w:left="1134"/>
                      </w:pPr>
                    </w:p>
                    <w:p w14:paraId="0A772923" w14:textId="201BF60B" w:rsidR="00A012B7" w:rsidRDefault="00226BFA" w:rsidP="00A012B7">
                      <w:pPr>
                        <w:jc w:val="center"/>
                      </w:pPr>
                      <w:r>
                        <w:rPr>
                          <w:noProof/>
                        </w:rPr>
                        <w:drawing>
                          <wp:inline distT="0" distB="0" distL="0" distR="0" wp14:anchorId="6BBAD6A4" wp14:editId="781BC611">
                            <wp:extent cx="3009900" cy="3590925"/>
                            <wp:effectExtent l="0" t="0" r="0" b="9525"/>
                            <wp:docPr id="15" name="Afbeelding 15"/>
                            <wp:cNvGraphicFramePr/>
                            <a:graphic xmlns:a="http://schemas.openxmlformats.org/drawingml/2006/main">
                              <a:graphicData uri="http://schemas.openxmlformats.org/drawingml/2006/picture">
                                <pic:pic xmlns:pic="http://schemas.openxmlformats.org/drawingml/2006/picture">
                                  <pic:nvPicPr>
                                    <pic:cNvPr id="14" name="Afbeelding 1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09900" cy="3590925"/>
                                    </a:xfrm>
                                    <a:prstGeom prst="rect">
                                      <a:avLst/>
                                    </a:prstGeom>
                                  </pic:spPr>
                                </pic:pic>
                              </a:graphicData>
                            </a:graphic>
                          </wp:inline>
                        </w:drawing>
                      </w:r>
                    </w:p>
                    <w:p w14:paraId="2F5BA042" w14:textId="25245F6C" w:rsidR="00226BFA" w:rsidRDefault="00226BFA" w:rsidP="00226BFA"/>
                    <w:p w14:paraId="7F6D8121" w14:textId="47659324" w:rsidR="00226BFA" w:rsidRPr="00312318" w:rsidRDefault="00226BFA" w:rsidP="00D5071B">
                      <w:pPr>
                        <w:pStyle w:val="Lijstalinea"/>
                        <w:numPr>
                          <w:ilvl w:val="0"/>
                          <w:numId w:val="8"/>
                        </w:numPr>
                        <w:rPr>
                          <w:b/>
                          <w:bCs/>
                          <w:sz w:val="36"/>
                          <w:szCs w:val="36"/>
                        </w:rPr>
                      </w:pPr>
                      <w:r w:rsidRPr="00312318">
                        <w:rPr>
                          <w:b/>
                          <w:bCs/>
                          <w:sz w:val="36"/>
                          <w:szCs w:val="36"/>
                        </w:rPr>
                        <w:t>Vul onderstaande zin in als je weet dat elke symbool voor een letter staat.</w:t>
                      </w:r>
                    </w:p>
                    <w:p w14:paraId="1ECA9536" w14:textId="77777777" w:rsidR="00226BFA" w:rsidRDefault="00226BFA" w:rsidP="00226BFA"/>
                    <w:p w14:paraId="64560D94" w14:textId="77777777" w:rsidR="00A012B7" w:rsidRDefault="00A012B7" w:rsidP="00A012B7">
                      <w:pPr>
                        <w:jc w:val="center"/>
                      </w:pPr>
                    </w:p>
                    <w:p w14:paraId="5453E5FE" w14:textId="77777777" w:rsidR="00A012B7" w:rsidRDefault="00A012B7" w:rsidP="00A012B7">
                      <w:pPr>
                        <w:jc w:val="center"/>
                      </w:pPr>
                    </w:p>
                    <w:p w14:paraId="31AB2B73" w14:textId="77777777" w:rsidR="00A012B7" w:rsidRDefault="00A012B7" w:rsidP="00A012B7">
                      <w:pPr>
                        <w:jc w:val="center"/>
                      </w:pPr>
                    </w:p>
                    <w:p w14:paraId="0EAE9D04" w14:textId="77777777" w:rsidR="00A012B7" w:rsidRDefault="00A012B7" w:rsidP="00A012B7">
                      <w:pPr>
                        <w:jc w:val="center"/>
                      </w:pPr>
                    </w:p>
                    <w:p w14:paraId="5BCA6BCE" w14:textId="77777777" w:rsidR="00A012B7" w:rsidRDefault="00A012B7" w:rsidP="00A012B7">
                      <w:pPr>
                        <w:jc w:val="center"/>
                      </w:pPr>
                    </w:p>
                    <w:p w14:paraId="7F96B75E" w14:textId="77777777" w:rsidR="00A012B7" w:rsidRDefault="00A012B7" w:rsidP="00A012B7">
                      <w:pPr>
                        <w:jc w:val="center"/>
                      </w:pPr>
                    </w:p>
                    <w:p w14:paraId="540582D0" w14:textId="77777777" w:rsidR="00A012B7" w:rsidRDefault="00A012B7" w:rsidP="00A012B7">
                      <w:pPr>
                        <w:jc w:val="center"/>
                      </w:pPr>
                    </w:p>
                    <w:p w14:paraId="72785487" w14:textId="77777777" w:rsidR="00A012B7" w:rsidRDefault="00A012B7" w:rsidP="00D5071B"/>
                    <w:p w14:paraId="0D4FBFA0" w14:textId="77777777" w:rsidR="00A012B7" w:rsidRDefault="00A012B7" w:rsidP="00D5071B"/>
                    <w:p w14:paraId="477704E9" w14:textId="77777777" w:rsidR="00A012B7" w:rsidRDefault="00A012B7" w:rsidP="00D5071B"/>
                    <w:p w14:paraId="3C0449CB" w14:textId="0D57F8BA" w:rsidR="00A012B7" w:rsidRDefault="00A012B7" w:rsidP="00D5071B"/>
                    <w:tbl>
                      <w:tblPr>
                        <w:tblStyle w:val="Tabelraster"/>
                        <w:tblW w:w="0" w:type="auto"/>
                        <w:tblLook w:val="04A0" w:firstRow="1" w:lastRow="0" w:firstColumn="1" w:lastColumn="0" w:noHBand="0" w:noVBand="1"/>
                      </w:tblPr>
                      <w:tblGrid>
                        <w:gridCol w:w="1046"/>
                        <w:gridCol w:w="1046"/>
                        <w:gridCol w:w="1045"/>
                        <w:gridCol w:w="1045"/>
                        <w:gridCol w:w="1045"/>
                        <w:gridCol w:w="1045"/>
                        <w:gridCol w:w="1045"/>
                        <w:gridCol w:w="1045"/>
                        <w:gridCol w:w="1045"/>
                        <w:gridCol w:w="1045"/>
                      </w:tblGrid>
                      <w:tr w:rsidR="00D5071B" w14:paraId="60AFBF05" w14:textId="77777777" w:rsidTr="00D5071B">
                        <w:tc>
                          <w:tcPr>
                            <w:tcW w:w="1046" w:type="dxa"/>
                          </w:tcPr>
                          <w:p w14:paraId="5C9C5F6A" w14:textId="77777777" w:rsidR="00D5071B" w:rsidRDefault="00D5071B" w:rsidP="00D5071B"/>
                          <w:p w14:paraId="4192D40F" w14:textId="77777777" w:rsidR="00D5071B" w:rsidRDefault="00D5071B" w:rsidP="00D5071B"/>
                          <w:p w14:paraId="255EAD2D" w14:textId="76053A19" w:rsidR="00D5071B" w:rsidRDefault="00D5071B" w:rsidP="00D5071B"/>
                        </w:tc>
                        <w:tc>
                          <w:tcPr>
                            <w:tcW w:w="1046" w:type="dxa"/>
                          </w:tcPr>
                          <w:p w14:paraId="3C265A56" w14:textId="77777777" w:rsidR="00D5071B" w:rsidRDefault="00D5071B" w:rsidP="00D5071B"/>
                        </w:tc>
                        <w:tc>
                          <w:tcPr>
                            <w:tcW w:w="1045" w:type="dxa"/>
                          </w:tcPr>
                          <w:p w14:paraId="2664578E" w14:textId="77777777" w:rsidR="00D5071B" w:rsidRDefault="00D5071B" w:rsidP="00D5071B"/>
                        </w:tc>
                        <w:tc>
                          <w:tcPr>
                            <w:tcW w:w="1045" w:type="dxa"/>
                          </w:tcPr>
                          <w:p w14:paraId="727FB2E8" w14:textId="77777777" w:rsidR="00D5071B" w:rsidRDefault="00D5071B" w:rsidP="00D5071B"/>
                        </w:tc>
                        <w:tc>
                          <w:tcPr>
                            <w:tcW w:w="1045" w:type="dxa"/>
                          </w:tcPr>
                          <w:p w14:paraId="27FF63B2" w14:textId="77777777" w:rsidR="00D5071B" w:rsidRDefault="00D5071B" w:rsidP="00D5071B"/>
                        </w:tc>
                        <w:tc>
                          <w:tcPr>
                            <w:tcW w:w="1045" w:type="dxa"/>
                          </w:tcPr>
                          <w:p w14:paraId="0BA06F6C" w14:textId="77777777" w:rsidR="00D5071B" w:rsidRDefault="00D5071B" w:rsidP="00D5071B"/>
                        </w:tc>
                        <w:tc>
                          <w:tcPr>
                            <w:tcW w:w="1045" w:type="dxa"/>
                          </w:tcPr>
                          <w:p w14:paraId="24DF27DA" w14:textId="77777777" w:rsidR="00D5071B" w:rsidRDefault="00D5071B" w:rsidP="00D5071B"/>
                        </w:tc>
                        <w:tc>
                          <w:tcPr>
                            <w:tcW w:w="1045" w:type="dxa"/>
                          </w:tcPr>
                          <w:p w14:paraId="200890B7" w14:textId="77777777" w:rsidR="00D5071B" w:rsidRDefault="00D5071B" w:rsidP="00D5071B"/>
                        </w:tc>
                        <w:tc>
                          <w:tcPr>
                            <w:tcW w:w="1045" w:type="dxa"/>
                          </w:tcPr>
                          <w:p w14:paraId="03A49101" w14:textId="77777777" w:rsidR="00D5071B" w:rsidRDefault="00D5071B" w:rsidP="00D5071B"/>
                        </w:tc>
                        <w:tc>
                          <w:tcPr>
                            <w:tcW w:w="1045" w:type="dxa"/>
                          </w:tcPr>
                          <w:p w14:paraId="5B5B82A4" w14:textId="77777777" w:rsidR="00D5071B" w:rsidRDefault="00D5071B" w:rsidP="00D5071B"/>
                        </w:tc>
                      </w:tr>
                      <w:tr w:rsidR="00D5071B" w14:paraId="56DC15C1" w14:textId="77777777" w:rsidTr="00D5071B">
                        <w:tc>
                          <w:tcPr>
                            <w:tcW w:w="1046" w:type="dxa"/>
                          </w:tcPr>
                          <w:p w14:paraId="513FFCCE" w14:textId="22304B0C" w:rsidR="00D5071B" w:rsidRDefault="00D5071B" w:rsidP="00D5071B">
                            <w:r w:rsidRPr="00D5071B">
                              <w:rPr>
                                <w:noProof/>
                              </w:rPr>
                              <w:drawing>
                                <wp:inline distT="0" distB="0" distL="0" distR="0" wp14:anchorId="01D4EDA3" wp14:editId="4B0F39FC">
                                  <wp:extent cx="447675" cy="276225"/>
                                  <wp:effectExtent l="0" t="0" r="9525" b="9525"/>
                                  <wp:docPr id="63"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p>
                        </w:tc>
                        <w:tc>
                          <w:tcPr>
                            <w:tcW w:w="1046" w:type="dxa"/>
                          </w:tcPr>
                          <w:p w14:paraId="1ED24A72" w14:textId="26299E9F" w:rsidR="00D5071B" w:rsidRDefault="00D5071B" w:rsidP="00D5071B">
                            <w:r w:rsidRPr="00D5071B">
                              <w:rPr>
                                <w:noProof/>
                              </w:rPr>
                              <w:drawing>
                                <wp:inline distT="0" distB="0" distL="0" distR="0" wp14:anchorId="5FD365A1" wp14:editId="3501EE8E">
                                  <wp:extent cx="342900" cy="428625"/>
                                  <wp:effectExtent l="0" t="0" r="0" b="9525"/>
                                  <wp:docPr id="69"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p>
                        </w:tc>
                        <w:tc>
                          <w:tcPr>
                            <w:tcW w:w="1045" w:type="dxa"/>
                          </w:tcPr>
                          <w:p w14:paraId="047EC891" w14:textId="4778AB5F" w:rsidR="00D5071B" w:rsidRDefault="00D5071B" w:rsidP="00D5071B">
                            <w:r w:rsidRPr="00D5071B">
                              <w:rPr>
                                <w:noProof/>
                              </w:rPr>
                              <w:drawing>
                                <wp:inline distT="0" distB="0" distL="0" distR="0" wp14:anchorId="6E3F2088" wp14:editId="1B091BB5">
                                  <wp:extent cx="304800" cy="295275"/>
                                  <wp:effectExtent l="0" t="0" r="0" b="9525"/>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p>
                        </w:tc>
                        <w:tc>
                          <w:tcPr>
                            <w:tcW w:w="1045" w:type="dxa"/>
                          </w:tcPr>
                          <w:p w14:paraId="0EE10B4A" w14:textId="296181C6" w:rsidR="00D5071B" w:rsidRDefault="00D5071B" w:rsidP="00D5071B">
                            <w:r w:rsidRPr="00D5071B">
                              <w:rPr>
                                <w:noProof/>
                              </w:rPr>
                              <w:drawing>
                                <wp:inline distT="0" distB="0" distL="0" distR="0" wp14:anchorId="63132D98" wp14:editId="25D9A37C">
                                  <wp:extent cx="409575" cy="438150"/>
                                  <wp:effectExtent l="0" t="0" r="9525" b="0"/>
                                  <wp:docPr id="67"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575" cy="438150"/>
                                          </a:xfrm>
                                          <a:prstGeom prst="rect">
                                            <a:avLst/>
                                          </a:prstGeom>
                                          <a:noFill/>
                                          <a:ln>
                                            <a:noFill/>
                                          </a:ln>
                                        </pic:spPr>
                                      </pic:pic>
                                    </a:graphicData>
                                  </a:graphic>
                                </wp:inline>
                              </w:drawing>
                            </w:r>
                          </w:p>
                        </w:tc>
                        <w:tc>
                          <w:tcPr>
                            <w:tcW w:w="1045" w:type="dxa"/>
                          </w:tcPr>
                          <w:p w14:paraId="6A7ADA97" w14:textId="2A4B691F" w:rsidR="00D5071B" w:rsidRDefault="00D5071B" w:rsidP="00D5071B">
                            <w:r w:rsidRPr="00D5071B">
                              <w:rPr>
                                <w:noProof/>
                              </w:rPr>
                              <w:drawing>
                                <wp:inline distT="0" distB="0" distL="0" distR="0" wp14:anchorId="6DC8D86C" wp14:editId="0ED8B2AE">
                                  <wp:extent cx="228600" cy="381000"/>
                                  <wp:effectExtent l="0" t="0" r="0" b="0"/>
                                  <wp:docPr id="70"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381000"/>
                                          </a:xfrm>
                                          <a:prstGeom prst="rect">
                                            <a:avLst/>
                                          </a:prstGeom>
                                          <a:noFill/>
                                          <a:ln>
                                            <a:noFill/>
                                          </a:ln>
                                        </pic:spPr>
                                      </pic:pic>
                                    </a:graphicData>
                                  </a:graphic>
                                </wp:inline>
                              </w:drawing>
                            </w:r>
                          </w:p>
                        </w:tc>
                        <w:tc>
                          <w:tcPr>
                            <w:tcW w:w="1045" w:type="dxa"/>
                          </w:tcPr>
                          <w:p w14:paraId="0620C25A" w14:textId="49E8C312" w:rsidR="00D5071B" w:rsidRDefault="00D5071B" w:rsidP="00D5071B">
                            <w:r w:rsidRPr="00D5071B">
                              <w:rPr>
                                <w:noProof/>
                              </w:rPr>
                              <w:drawing>
                                <wp:inline distT="0" distB="0" distL="0" distR="0" wp14:anchorId="59AB3167" wp14:editId="1D7C7031">
                                  <wp:extent cx="371475" cy="323850"/>
                                  <wp:effectExtent l="0" t="0" r="9525" b="0"/>
                                  <wp:docPr id="71" name="Afbeelding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1045" w:type="dxa"/>
                          </w:tcPr>
                          <w:p w14:paraId="31CCB4F6" w14:textId="21DE19BB" w:rsidR="00D5071B" w:rsidRDefault="00D5071B" w:rsidP="00D5071B">
                            <w:r w:rsidRPr="00D5071B">
                              <w:rPr>
                                <w:noProof/>
                              </w:rPr>
                              <w:drawing>
                                <wp:inline distT="0" distB="0" distL="0" distR="0" wp14:anchorId="5FB54F21" wp14:editId="1931AD9D">
                                  <wp:extent cx="342900" cy="428625"/>
                                  <wp:effectExtent l="0" t="0" r="0" b="9525"/>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p>
                        </w:tc>
                        <w:tc>
                          <w:tcPr>
                            <w:tcW w:w="1045" w:type="dxa"/>
                          </w:tcPr>
                          <w:p w14:paraId="15471909" w14:textId="0B240A15" w:rsidR="00D5071B" w:rsidRDefault="00D5071B" w:rsidP="00D5071B">
                            <w:r w:rsidRPr="00D5071B">
                              <w:rPr>
                                <w:noProof/>
                              </w:rPr>
                              <w:drawing>
                                <wp:inline distT="0" distB="0" distL="0" distR="0" wp14:anchorId="223C62CC" wp14:editId="272D2CFF">
                                  <wp:extent cx="381000" cy="466725"/>
                                  <wp:effectExtent l="0" t="0" r="0" b="9525"/>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466725"/>
                                          </a:xfrm>
                                          <a:prstGeom prst="rect">
                                            <a:avLst/>
                                          </a:prstGeom>
                                          <a:noFill/>
                                          <a:ln>
                                            <a:noFill/>
                                          </a:ln>
                                        </pic:spPr>
                                      </pic:pic>
                                    </a:graphicData>
                                  </a:graphic>
                                </wp:inline>
                              </w:drawing>
                            </w:r>
                          </w:p>
                        </w:tc>
                        <w:tc>
                          <w:tcPr>
                            <w:tcW w:w="1045" w:type="dxa"/>
                          </w:tcPr>
                          <w:p w14:paraId="639835AD" w14:textId="61E21260" w:rsidR="00D5071B" w:rsidRDefault="00D5071B" w:rsidP="00D5071B">
                            <w:r w:rsidRPr="00D5071B">
                              <w:rPr>
                                <w:noProof/>
                              </w:rPr>
                              <w:drawing>
                                <wp:inline distT="0" distB="0" distL="0" distR="0" wp14:anchorId="1ABBEA64" wp14:editId="755F3E33">
                                  <wp:extent cx="304800" cy="295275"/>
                                  <wp:effectExtent l="0" t="0" r="0" b="9525"/>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p>
                        </w:tc>
                        <w:tc>
                          <w:tcPr>
                            <w:tcW w:w="1045" w:type="dxa"/>
                          </w:tcPr>
                          <w:p w14:paraId="61500BA8" w14:textId="2B9BB37C" w:rsidR="00D5071B" w:rsidRDefault="00D5071B" w:rsidP="00D5071B">
                            <w:r w:rsidRPr="00D5071B">
                              <w:rPr>
                                <w:noProof/>
                              </w:rPr>
                              <w:drawing>
                                <wp:inline distT="0" distB="0" distL="0" distR="0" wp14:anchorId="294CD587" wp14:editId="7ED424FB">
                                  <wp:extent cx="342900" cy="428625"/>
                                  <wp:effectExtent l="0" t="0" r="0" b="9525"/>
                                  <wp:docPr id="7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p>
                        </w:tc>
                      </w:tr>
                    </w:tbl>
                    <w:p w14:paraId="02EDB816" w14:textId="77777777" w:rsidR="00D5071B" w:rsidRDefault="00D5071B" w:rsidP="00D5071B"/>
                    <w:p w14:paraId="0B8FC0D9" w14:textId="77777777" w:rsidR="00A012B7" w:rsidRDefault="00A012B7" w:rsidP="00D5071B"/>
                    <w:p w14:paraId="24E5FEFA" w14:textId="77777777" w:rsidR="00A012B7" w:rsidRDefault="00A012B7" w:rsidP="00D5071B"/>
                    <w:p w14:paraId="267394DD" w14:textId="77777777" w:rsidR="00A012B7" w:rsidRDefault="00A012B7" w:rsidP="00D5071B"/>
                    <w:p w14:paraId="3B22A62C" w14:textId="77777777" w:rsidR="00A012B7" w:rsidRDefault="00A012B7" w:rsidP="00D5071B"/>
                    <w:p w14:paraId="3B4DAF31" w14:textId="77777777" w:rsidR="00A012B7" w:rsidRDefault="00A012B7" w:rsidP="00D5071B"/>
                    <w:p w14:paraId="2E46B009" w14:textId="77777777" w:rsidR="00A012B7" w:rsidRDefault="00A012B7" w:rsidP="00A012B7">
                      <w:pPr>
                        <w:jc w:val="center"/>
                      </w:pPr>
                    </w:p>
                    <w:p w14:paraId="68DC1CD0" w14:textId="77777777" w:rsidR="00A012B7" w:rsidRDefault="00A012B7" w:rsidP="00A012B7">
                      <w:pPr>
                        <w:jc w:val="center"/>
                      </w:pPr>
                    </w:p>
                    <w:p w14:paraId="5F4A45B5" w14:textId="77777777" w:rsidR="00A012B7" w:rsidRDefault="00A012B7" w:rsidP="00A012B7">
                      <w:pPr>
                        <w:jc w:val="center"/>
                      </w:pPr>
                    </w:p>
                    <w:p w14:paraId="3F610B0B" w14:textId="77777777" w:rsidR="00A012B7" w:rsidRDefault="00A012B7" w:rsidP="00A012B7">
                      <w:pPr>
                        <w:jc w:val="center"/>
                      </w:pPr>
                    </w:p>
                    <w:p w14:paraId="08F17A1E" w14:textId="77777777" w:rsidR="00A012B7" w:rsidRDefault="00A012B7" w:rsidP="00A012B7">
                      <w:pPr>
                        <w:jc w:val="center"/>
                      </w:pPr>
                    </w:p>
                    <w:p w14:paraId="32E69190" w14:textId="77777777" w:rsidR="00A012B7" w:rsidRDefault="00A012B7" w:rsidP="00A012B7">
                      <w:pPr>
                        <w:jc w:val="center"/>
                      </w:pPr>
                    </w:p>
                    <w:p w14:paraId="526B11C9" w14:textId="77777777" w:rsidR="00A012B7" w:rsidRDefault="00A012B7" w:rsidP="00A012B7">
                      <w:pPr>
                        <w:jc w:val="center"/>
                      </w:pPr>
                    </w:p>
                    <w:p w14:paraId="70962901" w14:textId="77777777" w:rsidR="00A012B7" w:rsidRDefault="00A012B7" w:rsidP="00A012B7">
                      <w:pPr>
                        <w:jc w:val="center"/>
                      </w:pPr>
                    </w:p>
                    <w:p w14:paraId="4BAFF529" w14:textId="77777777" w:rsidR="00A012B7" w:rsidRDefault="00A012B7" w:rsidP="00A012B7">
                      <w:pPr>
                        <w:jc w:val="center"/>
                      </w:pPr>
                    </w:p>
                    <w:p w14:paraId="385D1204" w14:textId="77777777" w:rsidR="00A012B7" w:rsidRDefault="00A012B7" w:rsidP="00A012B7">
                      <w:pPr>
                        <w:jc w:val="center"/>
                      </w:pPr>
                    </w:p>
                    <w:p w14:paraId="65890169" w14:textId="77777777" w:rsidR="00A012B7" w:rsidRDefault="00A012B7" w:rsidP="00A012B7">
                      <w:pPr>
                        <w:jc w:val="center"/>
                      </w:pPr>
                    </w:p>
                    <w:p w14:paraId="540810CE" w14:textId="77777777" w:rsidR="00A012B7" w:rsidRDefault="00A012B7" w:rsidP="00A012B7">
                      <w:pPr>
                        <w:jc w:val="center"/>
                      </w:pPr>
                    </w:p>
                    <w:p w14:paraId="54798BBF" w14:textId="77777777" w:rsidR="00A012B7" w:rsidRDefault="00A012B7" w:rsidP="00A012B7">
                      <w:pPr>
                        <w:jc w:val="center"/>
                      </w:pPr>
                    </w:p>
                    <w:p w14:paraId="55F30137" w14:textId="77777777" w:rsidR="00A012B7" w:rsidRDefault="00A012B7" w:rsidP="00A012B7">
                      <w:pPr>
                        <w:jc w:val="center"/>
                      </w:pPr>
                    </w:p>
                    <w:p w14:paraId="66828B39" w14:textId="77777777" w:rsidR="00A012B7" w:rsidRDefault="00A012B7" w:rsidP="00A012B7">
                      <w:pPr>
                        <w:jc w:val="center"/>
                      </w:pPr>
                    </w:p>
                    <w:p w14:paraId="3923E74B" w14:textId="77777777" w:rsidR="00A012B7" w:rsidRDefault="00A012B7" w:rsidP="00A012B7">
                      <w:pPr>
                        <w:jc w:val="center"/>
                      </w:pPr>
                    </w:p>
                    <w:p w14:paraId="316CFD11" w14:textId="77777777" w:rsidR="00A012B7" w:rsidRDefault="00A012B7" w:rsidP="00A012B7">
                      <w:pPr>
                        <w:jc w:val="center"/>
                      </w:pPr>
                    </w:p>
                    <w:p w14:paraId="3D354054" w14:textId="77777777" w:rsidR="00A012B7" w:rsidRDefault="00A012B7" w:rsidP="00A012B7">
                      <w:pPr>
                        <w:jc w:val="center"/>
                      </w:pPr>
                    </w:p>
                    <w:p w14:paraId="3EF1B779" w14:textId="77777777" w:rsidR="00A012B7" w:rsidRDefault="00A012B7" w:rsidP="00A012B7">
                      <w:pPr>
                        <w:jc w:val="center"/>
                      </w:pPr>
                    </w:p>
                    <w:p w14:paraId="5A187871" w14:textId="77777777" w:rsidR="00A012B7" w:rsidRDefault="00A012B7" w:rsidP="00A012B7">
                      <w:pPr>
                        <w:jc w:val="center"/>
                      </w:pPr>
                    </w:p>
                    <w:p w14:paraId="77D17EEF" w14:textId="77777777" w:rsidR="00A012B7" w:rsidRDefault="00A012B7" w:rsidP="00A012B7">
                      <w:pPr>
                        <w:jc w:val="center"/>
                      </w:pPr>
                    </w:p>
                    <w:p w14:paraId="3AFF88A4" w14:textId="77777777" w:rsidR="00A012B7" w:rsidRDefault="00A012B7" w:rsidP="00A012B7">
                      <w:pPr>
                        <w:jc w:val="center"/>
                      </w:pPr>
                    </w:p>
                    <w:p w14:paraId="7829D21E" w14:textId="77777777" w:rsidR="00A012B7" w:rsidRDefault="00A012B7" w:rsidP="00A012B7">
                      <w:pPr>
                        <w:jc w:val="center"/>
                      </w:pPr>
                    </w:p>
                    <w:p w14:paraId="776EC13B" w14:textId="77777777" w:rsidR="00A012B7" w:rsidRDefault="00A012B7" w:rsidP="00A012B7">
                      <w:pPr>
                        <w:jc w:val="center"/>
                      </w:pPr>
                    </w:p>
                    <w:p w14:paraId="6EF7E9D8" w14:textId="77777777" w:rsidR="00A012B7" w:rsidRDefault="00A012B7" w:rsidP="00A012B7">
                      <w:pPr>
                        <w:jc w:val="center"/>
                      </w:pPr>
                    </w:p>
                    <w:p w14:paraId="37D2F596" w14:textId="77777777" w:rsidR="00A012B7" w:rsidRDefault="00A012B7" w:rsidP="00A012B7">
                      <w:pPr>
                        <w:jc w:val="center"/>
                      </w:pPr>
                    </w:p>
                    <w:p w14:paraId="3324478C" w14:textId="77777777" w:rsidR="00A012B7" w:rsidRDefault="00A012B7" w:rsidP="00A012B7">
                      <w:pPr>
                        <w:jc w:val="center"/>
                      </w:pPr>
                    </w:p>
                    <w:p w14:paraId="11D9875A" w14:textId="77777777" w:rsidR="00A012B7" w:rsidRDefault="00A012B7" w:rsidP="00A012B7">
                      <w:pPr>
                        <w:jc w:val="center"/>
                      </w:pPr>
                    </w:p>
                  </w:txbxContent>
                </v:textbox>
              </v:rect>
            </w:pict>
          </mc:Fallback>
        </mc:AlternateContent>
      </w:r>
    </w:p>
    <w:p w14:paraId="610079FE" w14:textId="50FEEAD1" w:rsidR="00E975C8" w:rsidRDefault="00E975C8"/>
    <w:p w14:paraId="54E64E5F" w14:textId="62A5457D" w:rsidR="00E975C8" w:rsidRDefault="00E975C8"/>
    <w:p w14:paraId="5B5C6D57" w14:textId="32A4537C" w:rsidR="00E975C8" w:rsidRDefault="00E975C8"/>
    <w:p w14:paraId="18E574B2" w14:textId="758D20F0" w:rsidR="00E975C8" w:rsidRDefault="00E975C8"/>
    <w:p w14:paraId="53B3597A" w14:textId="68184D66" w:rsidR="00E975C8" w:rsidRDefault="00E975C8"/>
    <w:p w14:paraId="1C4D4D8F" w14:textId="4953B362" w:rsidR="00E975C8" w:rsidRDefault="00E975C8"/>
    <w:p w14:paraId="48BC4DB0" w14:textId="5CD1C797" w:rsidR="00E975C8" w:rsidRDefault="00E975C8"/>
    <w:p w14:paraId="5D587C0F" w14:textId="6C8CB213" w:rsidR="00E975C8" w:rsidRDefault="00E975C8"/>
    <w:p w14:paraId="53546B41" w14:textId="69F2915C" w:rsidR="00E975C8" w:rsidRDefault="00E975C8"/>
    <w:p w14:paraId="6511EEA2" w14:textId="2046CCF2" w:rsidR="00E975C8" w:rsidRDefault="00E975C8"/>
    <w:p w14:paraId="289A6305" w14:textId="439761DC" w:rsidR="00E975C8" w:rsidRDefault="00E975C8"/>
    <w:p w14:paraId="2B2CE4F3" w14:textId="5C36D4E6" w:rsidR="00E975C8" w:rsidRDefault="00E975C8"/>
    <w:p w14:paraId="6F8E6C01" w14:textId="5D278314" w:rsidR="00E975C8" w:rsidRDefault="00E975C8"/>
    <w:p w14:paraId="2FC94CB4" w14:textId="0A67395D" w:rsidR="00E975C8" w:rsidRDefault="00923648">
      <w:r>
        <w:rPr>
          <w:noProof/>
        </w:rPr>
        <mc:AlternateContent>
          <mc:Choice Requires="wps">
            <w:drawing>
              <wp:anchor distT="45720" distB="45720" distL="114300" distR="114300" simplePos="0" relativeHeight="251819008" behindDoc="0" locked="0" layoutInCell="1" allowOverlap="1" wp14:anchorId="6BA125EA" wp14:editId="58F60F80">
                <wp:simplePos x="0" y="0"/>
                <wp:positionH relativeFrom="column">
                  <wp:posOffset>3524250</wp:posOffset>
                </wp:positionH>
                <wp:positionV relativeFrom="paragraph">
                  <wp:posOffset>13335</wp:posOffset>
                </wp:positionV>
                <wp:extent cx="314325" cy="390525"/>
                <wp:effectExtent l="0" t="0" r="0" b="0"/>
                <wp:wrapSquare wrapText="bothSides"/>
                <wp:docPr id="2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390525"/>
                        </a:xfrm>
                        <a:prstGeom prst="rect">
                          <a:avLst/>
                        </a:prstGeom>
                        <a:noFill/>
                        <a:ln w="9525">
                          <a:noFill/>
                          <a:miter lim="800000"/>
                          <a:headEnd/>
                          <a:tailEnd/>
                        </a:ln>
                      </wps:spPr>
                      <wps:txbx>
                        <w:txbxContent>
                          <w:p w14:paraId="32D69F78" w14:textId="5CB8DC89" w:rsidR="00923648" w:rsidRPr="00923648" w:rsidRDefault="00923648">
                            <w:pPr>
                              <w:rPr>
                                <w:b/>
                                <w:bCs/>
                                <w:sz w:val="44"/>
                                <w:szCs w:val="44"/>
                              </w:rPr>
                            </w:pPr>
                            <w:r w:rsidRPr="00923648">
                              <w:rPr>
                                <w:b/>
                                <w:bCs/>
                                <w:sz w:val="44"/>
                                <w:szCs w:val="44"/>
                              </w:rP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A125EA" id="_x0000_s1037" type="#_x0000_t202" style="position:absolute;margin-left:277.5pt;margin-top:1.05pt;width:24.75pt;height:30.75pt;z-index:251819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" filled="f" stroked="f">
                <v:textbox>
                  <w:txbxContent>
                    <w:p w14:paraId="32D69F78" w14:textId="5CB8DC89" w:rsidR="00923648" w:rsidRPr="00923648" w:rsidRDefault="00923648">
                      <w:pPr>
                        <w:rPr>
                          <w:b/>
                          <w:bCs/>
                          <w:sz w:val="44"/>
                          <w:szCs w:val="44"/>
                        </w:rPr>
                      </w:pPr>
                      <w:r w:rsidRPr="00923648">
                        <w:rPr>
                          <w:b/>
                          <w:bCs/>
                          <w:sz w:val="44"/>
                          <w:szCs w:val="44"/>
                        </w:rPr>
                        <w:t>X</w:t>
                      </w:r>
                    </w:p>
                  </w:txbxContent>
                </v:textbox>
                <w10:wrap type="square"/>
              </v:shape>
            </w:pict>
          </mc:Fallback>
        </mc:AlternateContent>
      </w:r>
    </w:p>
    <w:p w14:paraId="37D71E4E" w14:textId="52B2690E" w:rsidR="00E975C8" w:rsidRDefault="00E975C8"/>
    <w:p w14:paraId="21752C4F" w14:textId="27318D98" w:rsidR="00E975C8" w:rsidRDefault="00E975C8"/>
    <w:tbl>
      <w:tblPr>
        <w:tblStyle w:val="Tabelraster"/>
        <w:tblpPr w:leftFromText="141" w:rightFromText="141" w:vertAnchor="page" w:horzAnchor="page" w:tblpX="1381" w:tblpY="9601"/>
        <w:tblW w:w="10462" w:type="dxa"/>
        <w:tblLook w:val="04A0" w:firstRow="1" w:lastRow="0" w:firstColumn="1" w:lastColumn="0" w:noHBand="0" w:noVBand="1"/>
      </w:tblPr>
      <w:tblGrid>
        <w:gridCol w:w="1046"/>
        <w:gridCol w:w="1046"/>
        <w:gridCol w:w="1046"/>
        <w:gridCol w:w="1046"/>
        <w:gridCol w:w="1046"/>
        <w:gridCol w:w="1046"/>
        <w:gridCol w:w="1046"/>
        <w:gridCol w:w="1046"/>
        <w:gridCol w:w="1047"/>
        <w:gridCol w:w="1047"/>
      </w:tblGrid>
      <w:tr w:rsidR="00D5071B" w:rsidRPr="00D5071B" w14:paraId="44D837F5" w14:textId="77777777" w:rsidTr="00D5071B">
        <w:tc>
          <w:tcPr>
            <w:tcW w:w="1046" w:type="dxa"/>
            <w:vAlign w:val="center"/>
          </w:tcPr>
          <w:p w14:paraId="5A68675D" w14:textId="77777777" w:rsidR="00D5071B" w:rsidRPr="00D5071B" w:rsidRDefault="00D5071B" w:rsidP="00D5071B">
            <w:pPr>
              <w:jc w:val="center"/>
              <w:rPr>
                <w:b/>
                <w:bCs/>
                <w:color w:val="FFFFFF" w:themeColor="background1"/>
                <w:sz w:val="36"/>
                <w:szCs w:val="36"/>
              </w:rPr>
            </w:pPr>
            <w:bookmarkStart w:id="4" w:name="_Hlk41033781"/>
            <w:r w:rsidRPr="00D5071B">
              <w:rPr>
                <w:b/>
                <w:bCs/>
                <w:color w:val="FFFFFF" w:themeColor="background1"/>
                <w:sz w:val="36"/>
                <w:szCs w:val="36"/>
              </w:rPr>
              <w:t>A</w:t>
            </w:r>
          </w:p>
        </w:tc>
        <w:tc>
          <w:tcPr>
            <w:tcW w:w="1046" w:type="dxa"/>
            <w:vAlign w:val="center"/>
          </w:tcPr>
          <w:p w14:paraId="72524CC0"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B</w:t>
            </w:r>
          </w:p>
        </w:tc>
        <w:tc>
          <w:tcPr>
            <w:tcW w:w="1046" w:type="dxa"/>
            <w:vAlign w:val="center"/>
          </w:tcPr>
          <w:p w14:paraId="5A574627"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C</w:t>
            </w:r>
          </w:p>
        </w:tc>
        <w:tc>
          <w:tcPr>
            <w:tcW w:w="1046" w:type="dxa"/>
            <w:vAlign w:val="center"/>
          </w:tcPr>
          <w:p w14:paraId="612B2F4A"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D</w:t>
            </w:r>
          </w:p>
        </w:tc>
        <w:tc>
          <w:tcPr>
            <w:tcW w:w="1046" w:type="dxa"/>
            <w:vAlign w:val="center"/>
          </w:tcPr>
          <w:p w14:paraId="50C22404"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E</w:t>
            </w:r>
          </w:p>
        </w:tc>
        <w:tc>
          <w:tcPr>
            <w:tcW w:w="1046" w:type="dxa"/>
            <w:vAlign w:val="center"/>
          </w:tcPr>
          <w:p w14:paraId="42EC8A24"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F</w:t>
            </w:r>
          </w:p>
        </w:tc>
        <w:tc>
          <w:tcPr>
            <w:tcW w:w="1046" w:type="dxa"/>
            <w:vAlign w:val="center"/>
          </w:tcPr>
          <w:p w14:paraId="077C5502"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G</w:t>
            </w:r>
          </w:p>
        </w:tc>
        <w:tc>
          <w:tcPr>
            <w:tcW w:w="1046" w:type="dxa"/>
            <w:vAlign w:val="center"/>
          </w:tcPr>
          <w:p w14:paraId="47D5DD9B"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H</w:t>
            </w:r>
          </w:p>
        </w:tc>
        <w:tc>
          <w:tcPr>
            <w:tcW w:w="1047" w:type="dxa"/>
            <w:vAlign w:val="center"/>
          </w:tcPr>
          <w:p w14:paraId="72A35FC4"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I</w:t>
            </w:r>
          </w:p>
        </w:tc>
        <w:tc>
          <w:tcPr>
            <w:tcW w:w="1047" w:type="dxa"/>
            <w:vAlign w:val="center"/>
          </w:tcPr>
          <w:p w14:paraId="009DE7F4"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J</w:t>
            </w:r>
          </w:p>
        </w:tc>
      </w:tr>
      <w:tr w:rsidR="00D5071B" w:rsidRPr="001D5A69" w14:paraId="2AC04659" w14:textId="77777777" w:rsidTr="00D5071B">
        <w:tc>
          <w:tcPr>
            <w:tcW w:w="1046" w:type="dxa"/>
          </w:tcPr>
          <w:p w14:paraId="35E79450" w14:textId="77777777" w:rsidR="00D5071B" w:rsidRDefault="00D5071B" w:rsidP="00D5071B">
            <w:pPr>
              <w:jc w:val="center"/>
              <w:rPr>
                <w:b/>
                <w:bCs/>
              </w:rPr>
            </w:pPr>
          </w:p>
          <w:p w14:paraId="10318BFE" w14:textId="77777777" w:rsidR="00D5071B" w:rsidRDefault="00D5071B" w:rsidP="00D5071B">
            <w:pPr>
              <w:jc w:val="center"/>
              <w:rPr>
                <w:b/>
                <w:bCs/>
              </w:rPr>
            </w:pPr>
            <w:r>
              <w:rPr>
                <w:b/>
                <w:bCs/>
                <w:noProof/>
              </w:rPr>
              <mc:AlternateContent>
                <mc:Choice Requires="wps">
                  <w:drawing>
                    <wp:anchor distT="0" distB="0" distL="114300" distR="114300" simplePos="0" relativeHeight="251800576" behindDoc="0" locked="0" layoutInCell="1" allowOverlap="1" wp14:anchorId="2D57939C" wp14:editId="13C681E5">
                      <wp:simplePos x="0" y="0"/>
                      <wp:positionH relativeFrom="column">
                        <wp:posOffset>38100</wp:posOffset>
                      </wp:positionH>
                      <wp:positionV relativeFrom="paragraph">
                        <wp:posOffset>81280</wp:posOffset>
                      </wp:positionV>
                      <wp:extent cx="361950" cy="219075"/>
                      <wp:effectExtent l="0" t="0" r="19050" b="28575"/>
                      <wp:wrapNone/>
                      <wp:docPr id="42" name="Rechthoek 42"/>
                      <wp:cNvGraphicFramePr/>
                      <a:graphic xmlns:a="http://schemas.openxmlformats.org/drawingml/2006/main">
                        <a:graphicData uri="http://schemas.microsoft.com/office/word/2010/wordprocessingShape">
                          <wps:wsp>
                            <wps:cNvSpPr/>
                            <wps:spPr>
                              <a:xfrm>
                                <a:off x="0" y="0"/>
                                <a:ext cx="361950" cy="2190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21F51E" id="Rechthoek 42" o:spid="_x0000_s1026" style="position:absolute;margin-left:3pt;margin-top:6.4pt;width:28.5pt;height:17.25pt;z-index:251800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" fillcolor="white [3212]" strokecolor="#141c25 [1604]" strokeweight="1pt"/>
                  </w:pict>
                </mc:Fallback>
              </mc:AlternateContent>
            </w:r>
          </w:p>
          <w:p w14:paraId="57D45B53" w14:textId="77777777" w:rsidR="00D5071B" w:rsidRPr="001D5A69" w:rsidRDefault="00D5071B" w:rsidP="00D5071B">
            <w:pPr>
              <w:jc w:val="center"/>
              <w:rPr>
                <w:b/>
                <w:bCs/>
              </w:rPr>
            </w:pPr>
          </w:p>
          <w:p w14:paraId="08C06702" w14:textId="77777777" w:rsidR="00D5071B" w:rsidRPr="001D5A69" w:rsidRDefault="00D5071B" w:rsidP="00D5071B">
            <w:pPr>
              <w:jc w:val="center"/>
              <w:rPr>
                <w:b/>
                <w:bCs/>
              </w:rPr>
            </w:pPr>
          </w:p>
        </w:tc>
        <w:tc>
          <w:tcPr>
            <w:tcW w:w="1046" w:type="dxa"/>
          </w:tcPr>
          <w:p w14:paraId="583C61C3"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801600" behindDoc="0" locked="0" layoutInCell="1" allowOverlap="1" wp14:anchorId="4171E6D6" wp14:editId="49B185DF">
                      <wp:simplePos x="0" y="0"/>
                      <wp:positionH relativeFrom="column">
                        <wp:posOffset>72390</wp:posOffset>
                      </wp:positionH>
                      <wp:positionV relativeFrom="paragraph">
                        <wp:posOffset>204470</wp:posOffset>
                      </wp:positionV>
                      <wp:extent cx="285750" cy="295275"/>
                      <wp:effectExtent l="19050" t="19050" r="38100" b="28575"/>
                      <wp:wrapNone/>
                      <wp:docPr id="43" name="Gelijkbenige driehoek 43"/>
                      <wp:cNvGraphicFramePr/>
                      <a:graphic xmlns:a="http://schemas.openxmlformats.org/drawingml/2006/main">
                        <a:graphicData uri="http://schemas.microsoft.com/office/word/2010/wordprocessingShape">
                          <wps:wsp>
                            <wps:cNvSpPr/>
                            <wps:spPr>
                              <a:xfrm>
                                <a:off x="0" y="0"/>
                                <a:ext cx="285750" cy="295275"/>
                              </a:xfrm>
                              <a:prstGeom prst="triangl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2A84659"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Gelijkbenige driehoek 43" o:spid="_x0000_s1026" type="#_x0000_t5" style="position:absolute;margin-left:5.7pt;margin-top:16.1pt;width:22.5pt;height:23.25pt;z-index:251801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" fillcolor="white [3212]" strokecolor="#141c25 [1604]" strokeweight="1pt"/>
                  </w:pict>
                </mc:Fallback>
              </mc:AlternateContent>
            </w:r>
          </w:p>
        </w:tc>
        <w:tc>
          <w:tcPr>
            <w:tcW w:w="1046" w:type="dxa"/>
          </w:tcPr>
          <w:p w14:paraId="1F7F4BDC"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802624" behindDoc="0" locked="0" layoutInCell="1" allowOverlap="1" wp14:anchorId="3A698598" wp14:editId="7D36D9ED">
                      <wp:simplePos x="0" y="0"/>
                      <wp:positionH relativeFrom="column">
                        <wp:posOffset>30480</wp:posOffset>
                      </wp:positionH>
                      <wp:positionV relativeFrom="paragraph">
                        <wp:posOffset>223520</wp:posOffset>
                      </wp:positionV>
                      <wp:extent cx="314325" cy="295275"/>
                      <wp:effectExtent l="0" t="0" r="28575" b="28575"/>
                      <wp:wrapNone/>
                      <wp:docPr id="44" name="Ovaal 44"/>
                      <wp:cNvGraphicFramePr/>
                      <a:graphic xmlns:a="http://schemas.openxmlformats.org/drawingml/2006/main">
                        <a:graphicData uri="http://schemas.microsoft.com/office/word/2010/wordprocessingShape">
                          <wps:wsp>
                            <wps:cNvSpPr/>
                            <wps:spPr>
                              <a:xfrm>
                                <a:off x="0" y="0"/>
                                <a:ext cx="314325" cy="295275"/>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9E11CA2" id="Ovaal 44" o:spid="_x0000_s1026" style="position:absolute;margin-left:2.4pt;margin-top:17.6pt;width:24.75pt;height:23.25pt;z-index:25180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" fillcolor="white [3212]" strokecolor="#141c25 [1604]" strokeweight="1pt">
                      <v:stroke joinstyle="miter"/>
                    </v:oval>
                  </w:pict>
                </mc:Fallback>
              </mc:AlternateContent>
            </w:r>
          </w:p>
        </w:tc>
        <w:tc>
          <w:tcPr>
            <w:tcW w:w="1046" w:type="dxa"/>
          </w:tcPr>
          <w:p w14:paraId="718DFE7A"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803648" behindDoc="0" locked="0" layoutInCell="1" allowOverlap="1" wp14:anchorId="3C5364C4" wp14:editId="664D7CDB">
                      <wp:simplePos x="0" y="0"/>
                      <wp:positionH relativeFrom="column">
                        <wp:posOffset>26670</wp:posOffset>
                      </wp:positionH>
                      <wp:positionV relativeFrom="paragraph">
                        <wp:posOffset>242570</wp:posOffset>
                      </wp:positionV>
                      <wp:extent cx="352425" cy="266700"/>
                      <wp:effectExtent l="0" t="19050" r="66675" b="19050"/>
                      <wp:wrapNone/>
                      <wp:docPr id="45" name="Rechthoekige driehoek 45"/>
                      <wp:cNvGraphicFramePr/>
                      <a:graphic xmlns:a="http://schemas.openxmlformats.org/drawingml/2006/main">
                        <a:graphicData uri="http://schemas.microsoft.com/office/word/2010/wordprocessingShape">
                          <wps:wsp>
                            <wps:cNvSpPr/>
                            <wps:spPr>
                              <a:xfrm>
                                <a:off x="0" y="0"/>
                                <a:ext cx="352425" cy="266700"/>
                              </a:xfrm>
                              <a:prstGeom prst="rtTriangl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A64A422" id="_x0000_t6" coordsize="21600,21600" o:spt="6" path="m,l,21600r21600,xe">
                      <v:stroke joinstyle="miter"/>
                      <v:path gradientshapeok="t" o:connecttype="custom" o:connectlocs="0,0;0,10800;0,21600;10800,21600;21600,21600;10800,10800" textboxrect="1800,12600,12600,19800"/>
                    </v:shapetype>
                    <v:shape id="Rechthoekige driehoek 45" o:spid="_x0000_s1026" type="#_x0000_t6" style="position:absolute;margin-left:2.1pt;margin-top:19.1pt;width:27.75pt;height:21pt;z-index:251803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" fillcolor="white [3212]" strokecolor="#141c25 [1604]" strokeweight="1pt"/>
                  </w:pict>
                </mc:Fallback>
              </mc:AlternateContent>
            </w:r>
          </w:p>
        </w:tc>
        <w:tc>
          <w:tcPr>
            <w:tcW w:w="1046" w:type="dxa"/>
          </w:tcPr>
          <w:p w14:paraId="6F687A11"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804672" behindDoc="0" locked="0" layoutInCell="1" allowOverlap="1" wp14:anchorId="45BBCC9A" wp14:editId="50A51120">
                      <wp:simplePos x="0" y="0"/>
                      <wp:positionH relativeFrom="column">
                        <wp:posOffset>41910</wp:posOffset>
                      </wp:positionH>
                      <wp:positionV relativeFrom="paragraph">
                        <wp:posOffset>137795</wp:posOffset>
                      </wp:positionV>
                      <wp:extent cx="314325" cy="409575"/>
                      <wp:effectExtent l="19050" t="19050" r="47625" b="28575"/>
                      <wp:wrapNone/>
                      <wp:docPr id="46" name="Vijfhoek 46"/>
                      <wp:cNvGraphicFramePr/>
                      <a:graphic xmlns:a="http://schemas.openxmlformats.org/drawingml/2006/main">
                        <a:graphicData uri="http://schemas.microsoft.com/office/word/2010/wordprocessingShape">
                          <wps:wsp>
                            <wps:cNvSpPr/>
                            <wps:spPr>
                              <a:xfrm>
                                <a:off x="0" y="0"/>
                                <a:ext cx="314325" cy="409575"/>
                              </a:xfrm>
                              <a:prstGeom prst="pentagon">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EF30CDA"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Vijfhoek 46" o:spid="_x0000_s1026" type="#_x0000_t56" style="position:absolute;margin-left:3.3pt;margin-top:10.85pt;width:24.75pt;height:32.25pt;z-index:251804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" fillcolor="white [3212]" strokecolor="#141c25 [1604]" strokeweight="1pt"/>
                  </w:pict>
                </mc:Fallback>
              </mc:AlternateContent>
            </w:r>
          </w:p>
        </w:tc>
        <w:tc>
          <w:tcPr>
            <w:tcW w:w="1046" w:type="dxa"/>
          </w:tcPr>
          <w:p w14:paraId="161FBFCF"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805696" behindDoc="0" locked="0" layoutInCell="1" allowOverlap="1" wp14:anchorId="678EE904" wp14:editId="708E29F9">
                      <wp:simplePos x="0" y="0"/>
                      <wp:positionH relativeFrom="column">
                        <wp:posOffset>85725</wp:posOffset>
                      </wp:positionH>
                      <wp:positionV relativeFrom="paragraph">
                        <wp:posOffset>185420</wp:posOffset>
                      </wp:positionV>
                      <wp:extent cx="276225" cy="371475"/>
                      <wp:effectExtent l="19050" t="19050" r="47625" b="28575"/>
                      <wp:wrapNone/>
                      <wp:docPr id="47" name="Pijl: omhoog 47"/>
                      <wp:cNvGraphicFramePr/>
                      <a:graphic xmlns:a="http://schemas.openxmlformats.org/drawingml/2006/main">
                        <a:graphicData uri="http://schemas.microsoft.com/office/word/2010/wordprocessingShape">
                          <wps:wsp>
                            <wps:cNvSpPr/>
                            <wps:spPr>
                              <a:xfrm>
                                <a:off x="0" y="0"/>
                                <a:ext cx="276225" cy="371475"/>
                              </a:xfrm>
                              <a:prstGeom prst="upArrow">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255B447"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Pijl: omhoog 47" o:spid="_x0000_s1026" type="#_x0000_t68" style="position:absolute;margin-left:6.75pt;margin-top:14.6pt;width:21.75pt;height:29.25pt;z-index:251805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" adj="8031" fillcolor="white [3212]" strokecolor="#141c25 [1604]" strokeweight="1pt"/>
                  </w:pict>
                </mc:Fallback>
              </mc:AlternateContent>
            </w:r>
          </w:p>
        </w:tc>
        <w:tc>
          <w:tcPr>
            <w:tcW w:w="1046" w:type="dxa"/>
          </w:tcPr>
          <w:p w14:paraId="5B0E35C0"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806720" behindDoc="0" locked="0" layoutInCell="1" allowOverlap="1" wp14:anchorId="18ED2866" wp14:editId="5D339D1B">
                      <wp:simplePos x="0" y="0"/>
                      <wp:positionH relativeFrom="column">
                        <wp:posOffset>-3810</wp:posOffset>
                      </wp:positionH>
                      <wp:positionV relativeFrom="paragraph">
                        <wp:posOffset>194945</wp:posOffset>
                      </wp:positionV>
                      <wp:extent cx="342900" cy="352425"/>
                      <wp:effectExtent l="19050" t="0" r="38100" b="28575"/>
                      <wp:wrapNone/>
                      <wp:docPr id="48" name="Parallellogram 48"/>
                      <wp:cNvGraphicFramePr/>
                      <a:graphic xmlns:a="http://schemas.openxmlformats.org/drawingml/2006/main">
                        <a:graphicData uri="http://schemas.microsoft.com/office/word/2010/wordprocessingShape">
                          <wps:wsp>
                            <wps:cNvSpPr/>
                            <wps:spPr>
                              <a:xfrm>
                                <a:off x="0" y="0"/>
                                <a:ext cx="342900" cy="352425"/>
                              </a:xfrm>
                              <a:prstGeom prst="parallelogram">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D52D16A"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logram 48" o:spid="_x0000_s1026" type="#_x0000_t7" style="position:absolute;margin-left:-.3pt;margin-top:15.35pt;width:27pt;height:27.75pt;z-index:251806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" fillcolor="white [3212]" strokecolor="#141c25 [1604]" strokeweight="1pt"/>
                  </w:pict>
                </mc:Fallback>
              </mc:AlternateContent>
            </w:r>
          </w:p>
        </w:tc>
        <w:tc>
          <w:tcPr>
            <w:tcW w:w="1046" w:type="dxa"/>
          </w:tcPr>
          <w:p w14:paraId="4B30E084"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807744" behindDoc="0" locked="0" layoutInCell="1" allowOverlap="1" wp14:anchorId="201EFCA9" wp14:editId="5FCFAFCA">
                      <wp:simplePos x="0" y="0"/>
                      <wp:positionH relativeFrom="column">
                        <wp:posOffset>-7620</wp:posOffset>
                      </wp:positionH>
                      <wp:positionV relativeFrom="paragraph">
                        <wp:posOffset>261620</wp:posOffset>
                      </wp:positionV>
                      <wp:extent cx="428625" cy="247650"/>
                      <wp:effectExtent l="0" t="19050" r="47625" b="38100"/>
                      <wp:wrapNone/>
                      <wp:docPr id="49" name="Pijl: rechts 49"/>
                      <wp:cNvGraphicFramePr/>
                      <a:graphic xmlns:a="http://schemas.openxmlformats.org/drawingml/2006/main">
                        <a:graphicData uri="http://schemas.microsoft.com/office/word/2010/wordprocessingShape">
                          <wps:wsp>
                            <wps:cNvSpPr/>
                            <wps:spPr>
                              <a:xfrm>
                                <a:off x="0" y="0"/>
                                <a:ext cx="428625" cy="247650"/>
                              </a:xfrm>
                              <a:prstGeom prst="rightArrow">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78D54F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ijl: rechts 49" o:spid="_x0000_s1026" type="#_x0000_t13" style="position:absolute;margin-left:-.6pt;margin-top:20.6pt;width:33.75pt;height:19.5pt;z-index:251807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" adj="15360" fillcolor="white [3212]" strokecolor="#141c25 [1604]" strokeweight="1pt"/>
                  </w:pict>
                </mc:Fallback>
              </mc:AlternateContent>
            </w:r>
          </w:p>
        </w:tc>
        <w:tc>
          <w:tcPr>
            <w:tcW w:w="1047" w:type="dxa"/>
          </w:tcPr>
          <w:p w14:paraId="2D21F2A8"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808768" behindDoc="0" locked="0" layoutInCell="1" allowOverlap="1" wp14:anchorId="3D97D4C4" wp14:editId="04CA2AC3">
                      <wp:simplePos x="0" y="0"/>
                      <wp:positionH relativeFrom="column">
                        <wp:posOffset>-1905</wp:posOffset>
                      </wp:positionH>
                      <wp:positionV relativeFrom="paragraph">
                        <wp:posOffset>185420</wp:posOffset>
                      </wp:positionV>
                      <wp:extent cx="381000" cy="390525"/>
                      <wp:effectExtent l="19050" t="38100" r="19050" b="66675"/>
                      <wp:wrapNone/>
                      <wp:docPr id="50" name="Zon 50"/>
                      <wp:cNvGraphicFramePr/>
                      <a:graphic xmlns:a="http://schemas.openxmlformats.org/drawingml/2006/main">
                        <a:graphicData uri="http://schemas.microsoft.com/office/word/2010/wordprocessingShape">
                          <wps:wsp>
                            <wps:cNvSpPr/>
                            <wps:spPr>
                              <a:xfrm>
                                <a:off x="0" y="0"/>
                                <a:ext cx="381000" cy="390525"/>
                              </a:xfrm>
                              <a:prstGeom prst="sun">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111CAC2"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Zon 50" o:spid="_x0000_s1026" type="#_x0000_t183" style="position:absolute;margin-left:-.15pt;margin-top:14.6pt;width:30pt;height:30.75pt;z-index:251808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" fillcolor="white [3212]" strokecolor="#141c25 [1604]" strokeweight="1pt"/>
                  </w:pict>
                </mc:Fallback>
              </mc:AlternateContent>
            </w:r>
          </w:p>
        </w:tc>
        <w:tc>
          <w:tcPr>
            <w:tcW w:w="1047" w:type="dxa"/>
          </w:tcPr>
          <w:p w14:paraId="0A66F48C"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809792" behindDoc="0" locked="0" layoutInCell="1" allowOverlap="1" wp14:anchorId="5AD74039" wp14:editId="0EC7AC31">
                      <wp:simplePos x="0" y="0"/>
                      <wp:positionH relativeFrom="column">
                        <wp:posOffset>-15875</wp:posOffset>
                      </wp:positionH>
                      <wp:positionV relativeFrom="paragraph">
                        <wp:posOffset>252095</wp:posOffset>
                      </wp:positionV>
                      <wp:extent cx="457200" cy="285750"/>
                      <wp:effectExtent l="19050" t="19050" r="19050" b="38100"/>
                      <wp:wrapNone/>
                      <wp:docPr id="51" name="Pijl: links/rechts 51"/>
                      <wp:cNvGraphicFramePr/>
                      <a:graphic xmlns:a="http://schemas.openxmlformats.org/drawingml/2006/main">
                        <a:graphicData uri="http://schemas.microsoft.com/office/word/2010/wordprocessingShape">
                          <wps:wsp>
                            <wps:cNvSpPr/>
                            <wps:spPr>
                              <a:xfrm>
                                <a:off x="0" y="0"/>
                                <a:ext cx="457200" cy="285750"/>
                              </a:xfrm>
                              <a:prstGeom prst="leftRightArrow">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B05E2B8"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Pijl: links/rechts 51" o:spid="_x0000_s1026" type="#_x0000_t69" style="position:absolute;margin-left:-1.25pt;margin-top:19.85pt;width:36pt;height:22.5pt;z-index:251809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" adj="6750" fillcolor="white [3212]" strokecolor="#141c25 [1604]" strokeweight="1pt"/>
                  </w:pict>
                </mc:Fallback>
              </mc:AlternateContent>
            </w:r>
          </w:p>
        </w:tc>
      </w:tr>
      <w:bookmarkEnd w:id="4"/>
    </w:tbl>
    <w:p w14:paraId="3311D138" w14:textId="4D941262" w:rsidR="00E975C8" w:rsidRDefault="00E975C8"/>
    <w:p w14:paraId="4492068E" w14:textId="31123DF8" w:rsidR="00E975C8" w:rsidRDefault="00E975C8"/>
    <w:tbl>
      <w:tblPr>
        <w:tblStyle w:val="Tabelraster"/>
        <w:tblpPr w:leftFromText="141" w:rightFromText="141" w:vertAnchor="text" w:horzAnchor="page" w:tblpX="1336" w:tblpY="2336"/>
        <w:tblW w:w="10462" w:type="dxa"/>
        <w:tblLook w:val="04A0" w:firstRow="1" w:lastRow="0" w:firstColumn="1" w:lastColumn="0" w:noHBand="0" w:noVBand="1"/>
      </w:tblPr>
      <w:tblGrid>
        <w:gridCol w:w="1046"/>
        <w:gridCol w:w="1046"/>
        <w:gridCol w:w="1046"/>
        <w:gridCol w:w="1046"/>
        <w:gridCol w:w="1046"/>
        <w:gridCol w:w="1046"/>
        <w:gridCol w:w="1046"/>
        <w:gridCol w:w="1046"/>
        <w:gridCol w:w="1047"/>
        <w:gridCol w:w="1047"/>
      </w:tblGrid>
      <w:tr w:rsidR="00D5071B" w:rsidRPr="00D5071B" w14:paraId="48DA4D5A" w14:textId="77777777" w:rsidTr="00D5071B">
        <w:tc>
          <w:tcPr>
            <w:tcW w:w="1046" w:type="dxa"/>
            <w:vAlign w:val="center"/>
          </w:tcPr>
          <w:p w14:paraId="0E8EF24E"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K</w:t>
            </w:r>
          </w:p>
        </w:tc>
        <w:tc>
          <w:tcPr>
            <w:tcW w:w="1046" w:type="dxa"/>
            <w:vAlign w:val="center"/>
          </w:tcPr>
          <w:p w14:paraId="1CF25515"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L</w:t>
            </w:r>
          </w:p>
        </w:tc>
        <w:tc>
          <w:tcPr>
            <w:tcW w:w="1046" w:type="dxa"/>
            <w:vAlign w:val="center"/>
          </w:tcPr>
          <w:p w14:paraId="17B6C9B1"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M</w:t>
            </w:r>
          </w:p>
        </w:tc>
        <w:tc>
          <w:tcPr>
            <w:tcW w:w="1046" w:type="dxa"/>
            <w:vAlign w:val="center"/>
          </w:tcPr>
          <w:p w14:paraId="5A645494"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N</w:t>
            </w:r>
          </w:p>
        </w:tc>
        <w:tc>
          <w:tcPr>
            <w:tcW w:w="1046" w:type="dxa"/>
            <w:vAlign w:val="center"/>
          </w:tcPr>
          <w:p w14:paraId="560DA454"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O</w:t>
            </w:r>
          </w:p>
        </w:tc>
        <w:tc>
          <w:tcPr>
            <w:tcW w:w="1046" w:type="dxa"/>
            <w:vAlign w:val="center"/>
          </w:tcPr>
          <w:p w14:paraId="6466204D"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P</w:t>
            </w:r>
          </w:p>
        </w:tc>
        <w:tc>
          <w:tcPr>
            <w:tcW w:w="1046" w:type="dxa"/>
            <w:vAlign w:val="center"/>
          </w:tcPr>
          <w:p w14:paraId="3CF2187E"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R</w:t>
            </w:r>
          </w:p>
        </w:tc>
        <w:tc>
          <w:tcPr>
            <w:tcW w:w="1046" w:type="dxa"/>
            <w:vAlign w:val="center"/>
          </w:tcPr>
          <w:p w14:paraId="2EA2708B"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S</w:t>
            </w:r>
          </w:p>
        </w:tc>
        <w:tc>
          <w:tcPr>
            <w:tcW w:w="1047" w:type="dxa"/>
            <w:vAlign w:val="center"/>
          </w:tcPr>
          <w:p w14:paraId="28C44503"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T</w:t>
            </w:r>
          </w:p>
        </w:tc>
        <w:tc>
          <w:tcPr>
            <w:tcW w:w="1047" w:type="dxa"/>
            <w:vAlign w:val="center"/>
          </w:tcPr>
          <w:p w14:paraId="0C9846A1"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U</w:t>
            </w:r>
          </w:p>
        </w:tc>
      </w:tr>
      <w:tr w:rsidR="00D5071B" w:rsidRPr="001D5A69" w14:paraId="737A3F01" w14:textId="77777777" w:rsidTr="00D5071B">
        <w:tc>
          <w:tcPr>
            <w:tcW w:w="1046" w:type="dxa"/>
          </w:tcPr>
          <w:p w14:paraId="79D65EBE" w14:textId="77777777" w:rsidR="00D5071B" w:rsidRDefault="00D5071B" w:rsidP="00D5071B">
            <w:pPr>
              <w:jc w:val="center"/>
              <w:rPr>
                <w:b/>
                <w:bCs/>
              </w:rPr>
            </w:pPr>
          </w:p>
          <w:p w14:paraId="2FFD9231" w14:textId="77777777" w:rsidR="00D5071B" w:rsidRDefault="00D5071B" w:rsidP="00D5071B">
            <w:pPr>
              <w:jc w:val="center"/>
              <w:rPr>
                <w:b/>
                <w:bCs/>
              </w:rPr>
            </w:pPr>
            <w:r>
              <w:rPr>
                <w:b/>
                <w:bCs/>
                <w:noProof/>
              </w:rPr>
              <mc:AlternateContent>
                <mc:Choice Requires="wps">
                  <w:drawing>
                    <wp:anchor distT="0" distB="0" distL="114300" distR="114300" simplePos="0" relativeHeight="251785216" behindDoc="0" locked="0" layoutInCell="1" allowOverlap="1" wp14:anchorId="33D0055F" wp14:editId="4E6AD8AA">
                      <wp:simplePos x="0" y="0"/>
                      <wp:positionH relativeFrom="column">
                        <wp:posOffset>19050</wp:posOffset>
                      </wp:positionH>
                      <wp:positionV relativeFrom="paragraph">
                        <wp:posOffset>16510</wp:posOffset>
                      </wp:positionV>
                      <wp:extent cx="361950" cy="352425"/>
                      <wp:effectExtent l="0" t="0" r="19050" b="28575"/>
                      <wp:wrapNone/>
                      <wp:docPr id="11" name="Niet toegestaan-symbool 11"/>
                      <wp:cNvGraphicFramePr/>
                      <a:graphic xmlns:a="http://schemas.openxmlformats.org/drawingml/2006/main">
                        <a:graphicData uri="http://schemas.microsoft.com/office/word/2010/wordprocessingShape">
                          <wps:wsp>
                            <wps:cNvSpPr/>
                            <wps:spPr>
                              <a:xfrm>
                                <a:off x="0" y="0"/>
                                <a:ext cx="361950" cy="352425"/>
                              </a:xfrm>
                              <a:prstGeom prst="noSmoking">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5534755"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Niet toegestaan-symbool 11" o:spid="_x0000_s1026" type="#_x0000_t57" style="position:absolute;margin-left:1.5pt;margin-top:1.3pt;width:28.5pt;height:27.75pt;z-index:251785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" adj="3943" fillcolor="white [3212]" strokecolor="#141c25 [1604]" strokeweight="1pt"/>
                  </w:pict>
                </mc:Fallback>
              </mc:AlternateContent>
            </w:r>
          </w:p>
          <w:p w14:paraId="2DDE1C52" w14:textId="77777777" w:rsidR="00D5071B" w:rsidRPr="001D5A69" w:rsidRDefault="00D5071B" w:rsidP="00D5071B">
            <w:pPr>
              <w:jc w:val="center"/>
              <w:rPr>
                <w:b/>
                <w:bCs/>
              </w:rPr>
            </w:pPr>
          </w:p>
          <w:p w14:paraId="3CF14A4F" w14:textId="77777777" w:rsidR="00D5071B" w:rsidRPr="001D5A69" w:rsidRDefault="00D5071B" w:rsidP="00D5071B">
            <w:pPr>
              <w:jc w:val="center"/>
              <w:rPr>
                <w:b/>
                <w:bCs/>
              </w:rPr>
            </w:pPr>
          </w:p>
        </w:tc>
        <w:tc>
          <w:tcPr>
            <w:tcW w:w="1046" w:type="dxa"/>
          </w:tcPr>
          <w:p w14:paraId="0FBC8E58"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786240" behindDoc="0" locked="0" layoutInCell="1" allowOverlap="1" wp14:anchorId="7406D2B6" wp14:editId="44CE91F8">
                      <wp:simplePos x="0" y="0"/>
                      <wp:positionH relativeFrom="column">
                        <wp:posOffset>15240</wp:posOffset>
                      </wp:positionH>
                      <wp:positionV relativeFrom="paragraph">
                        <wp:posOffset>234950</wp:posOffset>
                      </wp:positionV>
                      <wp:extent cx="352425" cy="295275"/>
                      <wp:effectExtent l="19050" t="19050" r="28575" b="47625"/>
                      <wp:wrapNone/>
                      <wp:docPr id="52" name="Pijl: links 52"/>
                      <wp:cNvGraphicFramePr/>
                      <a:graphic xmlns:a="http://schemas.openxmlformats.org/drawingml/2006/main">
                        <a:graphicData uri="http://schemas.microsoft.com/office/word/2010/wordprocessingShape">
                          <wps:wsp>
                            <wps:cNvSpPr/>
                            <wps:spPr>
                              <a:xfrm>
                                <a:off x="0" y="0"/>
                                <a:ext cx="352425" cy="295275"/>
                              </a:xfrm>
                              <a:prstGeom prst="leftArrow">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389DC3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Pijl: links 52" o:spid="_x0000_s1026" type="#_x0000_t66" style="position:absolute;margin-left:1.2pt;margin-top:18.5pt;width:27.75pt;height:23.25pt;z-index:25178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" adj="9049" fillcolor="white [3212]" strokecolor="#141c25 [1604]" strokeweight="1pt"/>
                  </w:pict>
                </mc:Fallback>
              </mc:AlternateContent>
            </w:r>
          </w:p>
        </w:tc>
        <w:tc>
          <w:tcPr>
            <w:tcW w:w="1046" w:type="dxa"/>
          </w:tcPr>
          <w:p w14:paraId="4FAD910C"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787264" behindDoc="0" locked="0" layoutInCell="1" allowOverlap="1" wp14:anchorId="43C2A8B1" wp14:editId="1DCE60B9">
                      <wp:simplePos x="0" y="0"/>
                      <wp:positionH relativeFrom="column">
                        <wp:posOffset>59055</wp:posOffset>
                      </wp:positionH>
                      <wp:positionV relativeFrom="paragraph">
                        <wp:posOffset>149225</wp:posOffset>
                      </wp:positionV>
                      <wp:extent cx="304800" cy="438150"/>
                      <wp:effectExtent l="19050" t="19050" r="38100" b="38100"/>
                      <wp:wrapNone/>
                      <wp:docPr id="54" name="Ruit 54"/>
                      <wp:cNvGraphicFramePr/>
                      <a:graphic xmlns:a="http://schemas.openxmlformats.org/drawingml/2006/main">
                        <a:graphicData uri="http://schemas.microsoft.com/office/word/2010/wordprocessingShape">
                          <wps:wsp>
                            <wps:cNvSpPr/>
                            <wps:spPr>
                              <a:xfrm>
                                <a:off x="0" y="0"/>
                                <a:ext cx="304800" cy="438150"/>
                              </a:xfrm>
                              <a:prstGeom prst="diamond">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8CFBCCF" id="_x0000_t4" coordsize="21600,21600" o:spt="4" path="m10800,l,10800,10800,21600,21600,10800xe">
                      <v:stroke joinstyle="miter"/>
                      <v:path gradientshapeok="t" o:connecttype="rect" textboxrect="5400,5400,16200,16200"/>
                    </v:shapetype>
                    <v:shape id="Ruit 54" o:spid="_x0000_s1026" type="#_x0000_t4" style="position:absolute;margin-left:4.65pt;margin-top:11.75pt;width:24pt;height:34.5pt;z-index:251787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" fillcolor="white [3212]" strokecolor="#141c25 [1604]" strokeweight="1pt"/>
                  </w:pict>
                </mc:Fallback>
              </mc:AlternateContent>
            </w:r>
          </w:p>
        </w:tc>
        <w:tc>
          <w:tcPr>
            <w:tcW w:w="1046" w:type="dxa"/>
          </w:tcPr>
          <w:p w14:paraId="50A25359"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788288" behindDoc="0" locked="0" layoutInCell="1" allowOverlap="1" wp14:anchorId="11616B8E" wp14:editId="6167F1F6">
                      <wp:simplePos x="0" y="0"/>
                      <wp:positionH relativeFrom="column">
                        <wp:posOffset>17145</wp:posOffset>
                      </wp:positionH>
                      <wp:positionV relativeFrom="paragraph">
                        <wp:posOffset>149225</wp:posOffset>
                      </wp:positionV>
                      <wp:extent cx="352425" cy="447675"/>
                      <wp:effectExtent l="19050" t="0" r="47625" b="47625"/>
                      <wp:wrapNone/>
                      <wp:docPr id="56" name="Pijl: omlaag 56"/>
                      <wp:cNvGraphicFramePr/>
                      <a:graphic xmlns:a="http://schemas.openxmlformats.org/drawingml/2006/main">
                        <a:graphicData uri="http://schemas.microsoft.com/office/word/2010/wordprocessingShape">
                          <wps:wsp>
                            <wps:cNvSpPr/>
                            <wps:spPr>
                              <a:xfrm>
                                <a:off x="0" y="0"/>
                                <a:ext cx="352425" cy="447675"/>
                              </a:xfrm>
                              <a:prstGeom prst="downArrow">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04EB85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ijl: omlaag 56" o:spid="_x0000_s1026" type="#_x0000_t67" style="position:absolute;margin-left:1.35pt;margin-top:11.75pt;width:27.75pt;height:35.25pt;z-index:251788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" adj="13098" fillcolor="white [3212]" strokecolor="#141c25 [1604]" strokeweight="1pt"/>
                  </w:pict>
                </mc:Fallback>
              </mc:AlternateContent>
            </w:r>
          </w:p>
        </w:tc>
        <w:tc>
          <w:tcPr>
            <w:tcW w:w="1046" w:type="dxa"/>
          </w:tcPr>
          <w:p w14:paraId="7E645CF0"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789312" behindDoc="0" locked="0" layoutInCell="1" allowOverlap="1" wp14:anchorId="6BBA603A" wp14:editId="680A868E">
                      <wp:simplePos x="0" y="0"/>
                      <wp:positionH relativeFrom="column">
                        <wp:posOffset>60960</wp:posOffset>
                      </wp:positionH>
                      <wp:positionV relativeFrom="paragraph">
                        <wp:posOffset>187325</wp:posOffset>
                      </wp:positionV>
                      <wp:extent cx="238125" cy="409575"/>
                      <wp:effectExtent l="0" t="0" r="66675" b="28575"/>
                      <wp:wrapNone/>
                      <wp:docPr id="57" name="Maan 57"/>
                      <wp:cNvGraphicFramePr/>
                      <a:graphic xmlns:a="http://schemas.openxmlformats.org/drawingml/2006/main">
                        <a:graphicData uri="http://schemas.microsoft.com/office/word/2010/wordprocessingShape">
                          <wps:wsp>
                            <wps:cNvSpPr/>
                            <wps:spPr>
                              <a:xfrm>
                                <a:off x="0" y="0"/>
                                <a:ext cx="238125" cy="409575"/>
                              </a:xfrm>
                              <a:prstGeom prst="moon">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96E6B01"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aan 57" o:spid="_x0000_s1026" type="#_x0000_t184" style="position:absolute;margin-left:4.8pt;margin-top:14.75pt;width:18.75pt;height:32.25pt;z-index:251789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" fillcolor="white [3212]" strokecolor="#141c25 [1604]" strokeweight="1pt"/>
                  </w:pict>
                </mc:Fallback>
              </mc:AlternateContent>
            </w:r>
          </w:p>
        </w:tc>
        <w:tc>
          <w:tcPr>
            <w:tcW w:w="1046" w:type="dxa"/>
          </w:tcPr>
          <w:p w14:paraId="6B4E5AB2"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790336" behindDoc="0" locked="0" layoutInCell="1" allowOverlap="1" wp14:anchorId="76D8EE98" wp14:editId="7B462477">
                      <wp:simplePos x="0" y="0"/>
                      <wp:positionH relativeFrom="column">
                        <wp:posOffset>76200</wp:posOffset>
                      </wp:positionH>
                      <wp:positionV relativeFrom="paragraph">
                        <wp:posOffset>187325</wp:posOffset>
                      </wp:positionV>
                      <wp:extent cx="257175" cy="352425"/>
                      <wp:effectExtent l="19050" t="0" r="47625" b="28575"/>
                      <wp:wrapNone/>
                      <wp:docPr id="58" name="Stroomdiagram: Verzamelen 58"/>
                      <wp:cNvGraphicFramePr/>
                      <a:graphic xmlns:a="http://schemas.openxmlformats.org/drawingml/2006/main">
                        <a:graphicData uri="http://schemas.microsoft.com/office/word/2010/wordprocessingShape">
                          <wps:wsp>
                            <wps:cNvSpPr/>
                            <wps:spPr>
                              <a:xfrm>
                                <a:off x="0" y="0"/>
                                <a:ext cx="257175" cy="352425"/>
                              </a:xfrm>
                              <a:prstGeom prst="flowChartCollat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2E22C9E" id="_x0000_t125" coordsize="21600,21600" o:spt="125" path="m21600,21600l,21600,21600,,,xe">
                      <v:stroke joinstyle="miter"/>
                      <v:path o:extrusionok="f" gradientshapeok="t" o:connecttype="custom" o:connectlocs="10800,0;10800,10800;10800,21600" textboxrect="5400,5400,16200,16200"/>
                    </v:shapetype>
                    <v:shape id="Stroomdiagram: Verzamelen 58" o:spid="_x0000_s1026" type="#_x0000_t125" style="position:absolute;margin-left:6pt;margin-top:14.75pt;width:20.25pt;height:27.75pt;z-index:251790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" fillcolor="white [3212]" strokecolor="#141c25 [1604]" strokeweight="1pt"/>
                  </w:pict>
                </mc:Fallback>
              </mc:AlternateContent>
            </w:r>
          </w:p>
        </w:tc>
        <w:tc>
          <w:tcPr>
            <w:tcW w:w="1046" w:type="dxa"/>
          </w:tcPr>
          <w:p w14:paraId="37FA5414"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791360" behindDoc="0" locked="0" layoutInCell="1" allowOverlap="1" wp14:anchorId="4CF1F51F" wp14:editId="795584E5">
                      <wp:simplePos x="0" y="0"/>
                      <wp:positionH relativeFrom="column">
                        <wp:posOffset>-22860</wp:posOffset>
                      </wp:positionH>
                      <wp:positionV relativeFrom="paragraph">
                        <wp:posOffset>168275</wp:posOffset>
                      </wp:positionV>
                      <wp:extent cx="409575" cy="400050"/>
                      <wp:effectExtent l="19050" t="38100" r="47625" b="38100"/>
                      <wp:wrapNone/>
                      <wp:docPr id="59" name="Explosie: 14 punten 59"/>
                      <wp:cNvGraphicFramePr/>
                      <a:graphic xmlns:a="http://schemas.openxmlformats.org/drawingml/2006/main">
                        <a:graphicData uri="http://schemas.microsoft.com/office/word/2010/wordprocessingShape">
                          <wps:wsp>
                            <wps:cNvSpPr/>
                            <wps:spPr>
                              <a:xfrm>
                                <a:off x="0" y="0"/>
                                <a:ext cx="409575" cy="400050"/>
                              </a:xfrm>
                              <a:prstGeom prst="irregularSeal2">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9AF4000"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Explosie: 14 punten 59" o:spid="_x0000_s1026" type="#_x0000_t72" style="position:absolute;margin-left:-1.8pt;margin-top:13.25pt;width:32.25pt;height:31.5pt;z-index:251791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" fillcolor="white [3212]" strokecolor="#141c25 [1604]" strokeweight="1pt"/>
                  </w:pict>
                </mc:Fallback>
              </mc:AlternateContent>
            </w:r>
          </w:p>
        </w:tc>
        <w:tc>
          <w:tcPr>
            <w:tcW w:w="1046" w:type="dxa"/>
          </w:tcPr>
          <w:p w14:paraId="19784F05"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792384" behindDoc="0" locked="0" layoutInCell="1" allowOverlap="1" wp14:anchorId="60D82ED7" wp14:editId="6089CC70">
                      <wp:simplePos x="0" y="0"/>
                      <wp:positionH relativeFrom="column">
                        <wp:posOffset>68580</wp:posOffset>
                      </wp:positionH>
                      <wp:positionV relativeFrom="paragraph">
                        <wp:posOffset>206375</wp:posOffset>
                      </wp:positionV>
                      <wp:extent cx="219075" cy="371475"/>
                      <wp:effectExtent l="0" t="0" r="28575" b="28575"/>
                      <wp:wrapNone/>
                      <wp:docPr id="19" name="Cilinder 19"/>
                      <wp:cNvGraphicFramePr/>
                      <a:graphic xmlns:a="http://schemas.openxmlformats.org/drawingml/2006/main">
                        <a:graphicData uri="http://schemas.microsoft.com/office/word/2010/wordprocessingShape">
                          <wps:wsp>
                            <wps:cNvSpPr/>
                            <wps:spPr>
                              <a:xfrm>
                                <a:off x="0" y="0"/>
                                <a:ext cx="219075" cy="371475"/>
                              </a:xfrm>
                              <a:prstGeom prst="can">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FB10C4"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ilinder 19" o:spid="_x0000_s1026" type="#_x0000_t22" style="position:absolute;margin-left:5.4pt;margin-top:16.25pt;width:17.25pt;height:29.2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" adj="3185" fillcolor="white [3212]" strokecolor="#141c25 [1604]" strokeweight="1pt">
                      <v:stroke joinstyle="miter"/>
                    </v:shape>
                  </w:pict>
                </mc:Fallback>
              </mc:AlternateContent>
            </w:r>
          </w:p>
        </w:tc>
        <w:tc>
          <w:tcPr>
            <w:tcW w:w="1047" w:type="dxa"/>
          </w:tcPr>
          <w:p w14:paraId="377C3ECB"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793408" behindDoc="0" locked="0" layoutInCell="1" allowOverlap="1" wp14:anchorId="2174D8D4" wp14:editId="1AAF0553">
                      <wp:simplePos x="0" y="0"/>
                      <wp:positionH relativeFrom="column">
                        <wp:posOffset>7620</wp:posOffset>
                      </wp:positionH>
                      <wp:positionV relativeFrom="paragraph">
                        <wp:posOffset>206375</wp:posOffset>
                      </wp:positionV>
                      <wp:extent cx="390525" cy="381000"/>
                      <wp:effectExtent l="0" t="0" r="0" b="0"/>
                      <wp:wrapNone/>
                      <wp:docPr id="20" name="Plusteken 20"/>
                      <wp:cNvGraphicFramePr/>
                      <a:graphic xmlns:a="http://schemas.openxmlformats.org/drawingml/2006/main">
                        <a:graphicData uri="http://schemas.microsoft.com/office/word/2010/wordprocessingShape">
                          <wps:wsp>
                            <wps:cNvSpPr/>
                            <wps:spPr>
                              <a:xfrm>
                                <a:off x="0" y="0"/>
                                <a:ext cx="390525" cy="381000"/>
                              </a:xfrm>
                              <a:prstGeom prst="mathPlus">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FC9114" id="Plusteken 20" o:spid="_x0000_s1026" style="position:absolute;margin-left:.6pt;margin-top:16.25pt;width:30.75pt;height:30pt;z-index:251793408;visibility:visible;mso-wrap-style:square;mso-wrap-distance-left:9pt;mso-wrap-distance-top:0;mso-wrap-distance-right:9pt;mso-wrap-distance-bottom:0;mso-position-horizontal:absolute;mso-position-horizontal-relative:text;mso-position-vertical:absolute;mso-position-vertical-relative:text;v-text-anchor:middle" coordsize="390525,381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" path="m51764,145694r98693,l150457,50502r89611,l240068,145694r98693,l338761,235306r-98693,l240068,330498r-89611,l150457,235306r-98693,l51764,145694xe" fillcolor="white [3212]" strokecolor="#141c25 [1604]" strokeweight="1pt">
                      <v:stroke joinstyle="miter"/>
                      <v:path arrowok="t" o:connecttype="custom" o:connectlocs="51764,145694;150457,145694;150457,50502;240068,50502;240068,145694;338761,145694;338761,235306;240068,235306;240068,330498;150457,330498;150457,235306;51764,235306;51764,145694" o:connectangles="0,0,0,0,0,0,0,0,0,0,0,0,0"/>
                    </v:shape>
                  </w:pict>
                </mc:Fallback>
              </mc:AlternateContent>
            </w:r>
          </w:p>
        </w:tc>
        <w:tc>
          <w:tcPr>
            <w:tcW w:w="1047" w:type="dxa"/>
          </w:tcPr>
          <w:p w14:paraId="3481D2A1" w14:textId="77777777" w:rsidR="00D5071B" w:rsidRPr="001D5A69" w:rsidRDefault="00D5071B" w:rsidP="00D5071B">
            <w:pPr>
              <w:jc w:val="center"/>
              <w:rPr>
                <w:b/>
                <w:bCs/>
              </w:rPr>
            </w:pPr>
            <w:r>
              <w:rPr>
                <w:b/>
                <w:bCs/>
                <w:noProof/>
              </w:rPr>
              <mc:AlternateContent>
                <mc:Choice Requires="wps">
                  <w:drawing>
                    <wp:anchor distT="0" distB="0" distL="114300" distR="114300" simplePos="0" relativeHeight="251794432" behindDoc="0" locked="0" layoutInCell="1" allowOverlap="1" wp14:anchorId="476BFF7E" wp14:editId="15356369">
                      <wp:simplePos x="0" y="0"/>
                      <wp:positionH relativeFrom="column">
                        <wp:posOffset>-34925</wp:posOffset>
                      </wp:positionH>
                      <wp:positionV relativeFrom="paragraph">
                        <wp:posOffset>254000</wp:posOffset>
                      </wp:positionV>
                      <wp:extent cx="438150" cy="276225"/>
                      <wp:effectExtent l="0" t="38100" r="19050" b="66675"/>
                      <wp:wrapNone/>
                      <wp:docPr id="21" name="Stroomdiagram: Ponsband 21"/>
                      <wp:cNvGraphicFramePr/>
                      <a:graphic xmlns:a="http://schemas.openxmlformats.org/drawingml/2006/main">
                        <a:graphicData uri="http://schemas.microsoft.com/office/word/2010/wordprocessingShape">
                          <wps:wsp>
                            <wps:cNvSpPr/>
                            <wps:spPr>
                              <a:xfrm>
                                <a:off x="0" y="0"/>
                                <a:ext cx="438150" cy="276225"/>
                              </a:xfrm>
                              <a:prstGeom prst="flowChartPunchedTap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28EFFE1"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Stroomdiagram: Ponsband 21" o:spid="_x0000_s1026" type="#_x0000_t122" style="position:absolute;margin-left:-2.75pt;margin-top:20pt;width:34.5pt;height:21.75pt;z-index:251794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" fillcolor="white [3212]" strokecolor="#141c25 [1604]" strokeweight="1pt"/>
                  </w:pict>
                </mc:Fallback>
              </mc:AlternateContent>
            </w:r>
          </w:p>
        </w:tc>
      </w:tr>
    </w:tbl>
    <w:p w14:paraId="7059BBD5" w14:textId="77777777" w:rsidR="00D5071B" w:rsidRPr="001D5A69" w:rsidRDefault="00D5071B" w:rsidP="00D5071B">
      <w:pPr>
        <w:jc w:val="center"/>
        <w:rPr>
          <w:b/>
          <w:bCs/>
          <w:sz w:val="36"/>
          <w:szCs w:val="36"/>
        </w:rPr>
      </w:pPr>
    </w:p>
    <w:p w14:paraId="42903383" w14:textId="77777777" w:rsidR="00D5071B" w:rsidRPr="001D5A69" w:rsidRDefault="00D5071B" w:rsidP="00D5071B">
      <w:pPr>
        <w:jc w:val="center"/>
        <w:rPr>
          <w:b/>
          <w:bCs/>
          <w:sz w:val="36"/>
          <w:szCs w:val="36"/>
        </w:rPr>
      </w:pPr>
    </w:p>
    <w:p w14:paraId="23E01868" w14:textId="541565C2" w:rsidR="00E975C8" w:rsidRDefault="00E975C8"/>
    <w:p w14:paraId="2BF7F17C" w14:textId="61F7FCB5" w:rsidR="00E975C8" w:rsidRDefault="00E975C8"/>
    <w:tbl>
      <w:tblPr>
        <w:tblStyle w:val="Tabelraster"/>
        <w:tblpPr w:leftFromText="141" w:rightFromText="141" w:vertAnchor="text" w:horzAnchor="page" w:tblpX="1321" w:tblpY="1972"/>
        <w:tblW w:w="2718" w:type="dxa"/>
        <w:tblLook w:val="04A0" w:firstRow="1" w:lastRow="0" w:firstColumn="1" w:lastColumn="0" w:noHBand="0" w:noVBand="1"/>
      </w:tblPr>
      <w:tblGrid>
        <w:gridCol w:w="906"/>
        <w:gridCol w:w="906"/>
        <w:gridCol w:w="906"/>
      </w:tblGrid>
      <w:tr w:rsidR="00D5071B" w:rsidRPr="00D5071B" w14:paraId="522734FF" w14:textId="77777777" w:rsidTr="00D5071B">
        <w:tc>
          <w:tcPr>
            <w:tcW w:w="906" w:type="dxa"/>
          </w:tcPr>
          <w:p w14:paraId="5F3396FB"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V</w:t>
            </w:r>
          </w:p>
        </w:tc>
        <w:tc>
          <w:tcPr>
            <w:tcW w:w="906" w:type="dxa"/>
          </w:tcPr>
          <w:p w14:paraId="5933FCF7"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W</w:t>
            </w:r>
          </w:p>
        </w:tc>
        <w:tc>
          <w:tcPr>
            <w:tcW w:w="906" w:type="dxa"/>
          </w:tcPr>
          <w:p w14:paraId="3A7C6B25" w14:textId="77777777" w:rsidR="00D5071B" w:rsidRPr="00D5071B" w:rsidRDefault="00D5071B" w:rsidP="00D5071B">
            <w:pPr>
              <w:jc w:val="center"/>
              <w:rPr>
                <w:b/>
                <w:bCs/>
                <w:color w:val="FFFFFF" w:themeColor="background1"/>
                <w:sz w:val="36"/>
                <w:szCs w:val="36"/>
              </w:rPr>
            </w:pPr>
            <w:r w:rsidRPr="00D5071B">
              <w:rPr>
                <w:b/>
                <w:bCs/>
                <w:color w:val="FFFFFF" w:themeColor="background1"/>
                <w:sz w:val="36"/>
                <w:szCs w:val="36"/>
              </w:rPr>
              <w:t>Z</w:t>
            </w:r>
          </w:p>
        </w:tc>
      </w:tr>
      <w:tr w:rsidR="00D5071B" w14:paraId="10BD3301" w14:textId="77777777" w:rsidTr="00D5071B">
        <w:tc>
          <w:tcPr>
            <w:tcW w:w="906" w:type="dxa"/>
          </w:tcPr>
          <w:p w14:paraId="4528EA36" w14:textId="77777777" w:rsidR="00D5071B" w:rsidRDefault="00D5071B" w:rsidP="00D5071B">
            <w:r>
              <w:rPr>
                <w:noProof/>
              </w:rPr>
              <mc:AlternateContent>
                <mc:Choice Requires="wps">
                  <w:drawing>
                    <wp:anchor distT="0" distB="0" distL="114300" distR="114300" simplePos="0" relativeHeight="251796480" behindDoc="0" locked="0" layoutInCell="1" allowOverlap="1" wp14:anchorId="455A56F3" wp14:editId="35C67AD9">
                      <wp:simplePos x="0" y="0"/>
                      <wp:positionH relativeFrom="column">
                        <wp:posOffset>85725</wp:posOffset>
                      </wp:positionH>
                      <wp:positionV relativeFrom="paragraph">
                        <wp:posOffset>151130</wp:posOffset>
                      </wp:positionV>
                      <wp:extent cx="285750" cy="419100"/>
                      <wp:effectExtent l="0" t="0" r="19050" b="19050"/>
                      <wp:wrapNone/>
                      <wp:docPr id="22" name="L-vorm 22"/>
                      <wp:cNvGraphicFramePr/>
                      <a:graphic xmlns:a="http://schemas.openxmlformats.org/drawingml/2006/main">
                        <a:graphicData uri="http://schemas.microsoft.com/office/word/2010/wordprocessingShape">
                          <wps:wsp>
                            <wps:cNvSpPr/>
                            <wps:spPr>
                              <a:xfrm>
                                <a:off x="0" y="0"/>
                                <a:ext cx="285750" cy="419100"/>
                              </a:xfrm>
                              <a:prstGeom prst="corner">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118AC88" id="L-vorm 22" o:spid="_x0000_s1026" style="position:absolute;margin-left:6.75pt;margin-top:11.9pt;width:22.5pt;height:33pt;z-index:251796480;visibility:visible;mso-wrap-style:square;mso-wrap-distance-left:9pt;mso-wrap-distance-top:0;mso-wrap-distance-right:9pt;mso-wrap-distance-bottom:0;mso-position-horizontal:absolute;mso-position-horizontal-relative:text;mso-position-vertical:absolute;mso-position-vertical-relative:text;v-text-anchor:middle" coordsize="285750,419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" path="m,l142875,r,276225l285750,276225r,142875l,419100,,xe" fillcolor="white [3212]" strokecolor="#141c25 [1604]" strokeweight="1pt">
                      <v:stroke joinstyle="miter"/>
                      <v:path arrowok="t" o:connecttype="custom" o:connectlocs="0,0;142875,0;142875,276225;285750,276225;285750,419100;0,419100;0,0" o:connectangles="0,0,0,0,0,0,0"/>
                    </v:shape>
                  </w:pict>
                </mc:Fallback>
              </mc:AlternateContent>
            </w:r>
          </w:p>
          <w:p w14:paraId="4DADEFB6" w14:textId="77777777" w:rsidR="00D5071B" w:rsidRDefault="00D5071B" w:rsidP="00D5071B"/>
          <w:p w14:paraId="24D1E7A5" w14:textId="77777777" w:rsidR="00D5071B" w:rsidRDefault="00D5071B" w:rsidP="00D5071B"/>
          <w:p w14:paraId="23B06635" w14:textId="77777777" w:rsidR="00D5071B" w:rsidRDefault="00D5071B" w:rsidP="00D5071B"/>
        </w:tc>
        <w:tc>
          <w:tcPr>
            <w:tcW w:w="906" w:type="dxa"/>
          </w:tcPr>
          <w:p w14:paraId="414DBABF" w14:textId="77777777" w:rsidR="00D5071B" w:rsidRDefault="00D5071B" w:rsidP="00D5071B">
            <w:r>
              <w:rPr>
                <w:noProof/>
              </w:rPr>
              <mc:AlternateContent>
                <mc:Choice Requires="wps">
                  <w:drawing>
                    <wp:anchor distT="0" distB="0" distL="114300" distR="114300" simplePos="0" relativeHeight="251797504" behindDoc="0" locked="0" layoutInCell="1" allowOverlap="1" wp14:anchorId="1A63B71E" wp14:editId="7E74BD08">
                      <wp:simplePos x="0" y="0"/>
                      <wp:positionH relativeFrom="column">
                        <wp:posOffset>15240</wp:posOffset>
                      </wp:positionH>
                      <wp:positionV relativeFrom="paragraph">
                        <wp:posOffset>189230</wp:posOffset>
                      </wp:positionV>
                      <wp:extent cx="342900" cy="342900"/>
                      <wp:effectExtent l="0" t="0" r="19050" b="19050"/>
                      <wp:wrapNone/>
                      <wp:docPr id="23" name="Traan 23"/>
                      <wp:cNvGraphicFramePr/>
                      <a:graphic xmlns:a="http://schemas.openxmlformats.org/drawingml/2006/main">
                        <a:graphicData uri="http://schemas.microsoft.com/office/word/2010/wordprocessingShape">
                          <wps:wsp>
                            <wps:cNvSpPr/>
                            <wps:spPr>
                              <a:xfrm>
                                <a:off x="0" y="0"/>
                                <a:ext cx="342900" cy="342900"/>
                              </a:xfrm>
                              <a:prstGeom prst="teardrop">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B0F984A" id="Traan 23" o:spid="_x0000_s1026" style="position:absolute;margin-left:1.2pt;margin-top:14.9pt;width:27pt;height:27pt;z-index:251797504;visibility:visible;mso-wrap-style:square;mso-wrap-distance-left:9pt;mso-wrap-distance-top:0;mso-wrap-distance-right:9pt;mso-wrap-distance-bottom:0;mso-position-horizontal:absolute;mso-position-horizontal-relative:text;mso-position-vertical:absolute;mso-position-vertical-relative:text;v-text-anchor:middle" coordsize="342900,34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" path="m,171450c,76761,76761,,171450,l342900,r,171450c342900,266139,266139,342900,171450,342900,76761,342900,,266139,,171450xe" fillcolor="white [3212]" strokecolor="#141c25 [1604]" strokeweight="1pt">
                      <v:stroke joinstyle="miter"/>
                      <v:path arrowok="t" o:connecttype="custom" o:connectlocs="0,171450;171450,0;342900,0;342900,171450;171450,342900;0,171450" o:connectangles="0,0,0,0,0,0"/>
                    </v:shape>
                  </w:pict>
                </mc:Fallback>
              </mc:AlternateContent>
            </w:r>
          </w:p>
        </w:tc>
        <w:tc>
          <w:tcPr>
            <w:tcW w:w="906" w:type="dxa"/>
          </w:tcPr>
          <w:p w14:paraId="5E0213C4" w14:textId="77777777" w:rsidR="00D5071B" w:rsidRDefault="00D5071B" w:rsidP="00D5071B">
            <w:r>
              <w:rPr>
                <w:noProof/>
              </w:rPr>
              <mc:AlternateContent>
                <mc:Choice Requires="wps">
                  <w:drawing>
                    <wp:anchor distT="0" distB="0" distL="114300" distR="114300" simplePos="0" relativeHeight="251798528" behindDoc="0" locked="0" layoutInCell="1" allowOverlap="1" wp14:anchorId="5F84D284" wp14:editId="058D007A">
                      <wp:simplePos x="0" y="0"/>
                      <wp:positionH relativeFrom="column">
                        <wp:posOffset>1905</wp:posOffset>
                      </wp:positionH>
                      <wp:positionV relativeFrom="paragraph">
                        <wp:posOffset>189230</wp:posOffset>
                      </wp:positionV>
                      <wp:extent cx="352425" cy="390525"/>
                      <wp:effectExtent l="0" t="0" r="28575" b="28575"/>
                      <wp:wrapNone/>
                      <wp:docPr id="24" name="Gedeeltelijke cirkel 24"/>
                      <wp:cNvGraphicFramePr/>
                      <a:graphic xmlns:a="http://schemas.openxmlformats.org/drawingml/2006/main">
                        <a:graphicData uri="http://schemas.microsoft.com/office/word/2010/wordprocessingShape">
                          <wps:wsp>
                            <wps:cNvSpPr/>
                            <wps:spPr>
                              <a:xfrm>
                                <a:off x="0" y="0"/>
                                <a:ext cx="352425" cy="390525"/>
                              </a:xfrm>
                              <a:prstGeom prst="pi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6F215A2" id="Gedeeltelijke cirkel 24" o:spid="_x0000_s1026" style="position:absolute;margin-left:.15pt;margin-top:14.9pt;width:27.75pt;height:30.75pt;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352425,390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" path="m352425,195263v,107841,-78893,195263,-176213,195263c78892,390526,-1,303104,-1,195263,-1,87422,78892,,176212,v,65088,1,130175,1,195263l352425,195263xe" fillcolor="white [3212]" strokecolor="#141c25 [1604]" strokeweight="1pt">
                      <v:stroke joinstyle="miter"/>
                      <v:path arrowok="t" o:connecttype="custom" o:connectlocs="352425,195263;176212,390526;-1,195263;176212,0;176213,195263;352425,195263" o:connectangles="0,0,0,0,0,0"/>
                    </v:shape>
                  </w:pict>
                </mc:Fallback>
              </mc:AlternateContent>
            </w:r>
          </w:p>
        </w:tc>
      </w:tr>
    </w:tbl>
    <w:p w14:paraId="01A6A3B8" w14:textId="70E375E6" w:rsidR="00E975C8" w:rsidRDefault="00E975C8"/>
    <w:p w14:paraId="612EF143" w14:textId="60EA94B1" w:rsidR="00E975C8" w:rsidRDefault="00E975C8"/>
    <w:p w14:paraId="22574616" w14:textId="0928702B" w:rsidR="00E975C8" w:rsidRDefault="00E975C8"/>
    <w:p w14:paraId="6F63E19B" w14:textId="65D2FC28" w:rsidR="00E975C8" w:rsidRDefault="00E975C8"/>
    <w:p w14:paraId="6A206651" w14:textId="18CA7F0D" w:rsidR="00E975C8" w:rsidRDefault="00E975C8"/>
    <w:p w14:paraId="04653FA0" w14:textId="2E82F7FF" w:rsidR="00E975C8" w:rsidRDefault="00E975C8"/>
    <w:p w14:paraId="1CE138B9" w14:textId="0749DA6A" w:rsidR="00E975C8" w:rsidRDefault="00E975C8"/>
    <w:p w14:paraId="374CD9BE" w14:textId="1A4A2192" w:rsidR="00E975C8" w:rsidRDefault="00E975C8"/>
    <w:p w14:paraId="28F6A5D2" w14:textId="19444395" w:rsidR="00E975C8" w:rsidRDefault="00E975C8"/>
    <w:p w14:paraId="6AE159E2" w14:textId="62421A20" w:rsidR="00E975C8" w:rsidRDefault="00E975C8"/>
    <w:p w14:paraId="1CF1348A" w14:textId="6C794FB9" w:rsidR="00E975C8" w:rsidRDefault="00E975C8"/>
    <w:p w14:paraId="04F451E3" w14:textId="1BE93BF3" w:rsidR="00E975C8" w:rsidRDefault="00E975C8"/>
    <w:p w14:paraId="1FC2A2E5" w14:textId="78954FC2" w:rsidR="00E975C8" w:rsidRDefault="00D5071B">
      <w:r w:rsidRPr="00D5071B">
        <w:rPr>
          <w:noProof/>
          <w:lang w:bidi="nl-NL"/>
        </w:rPr>
        <w:lastRenderedPageBreak/>
        <mc:AlternateContent>
          <mc:Choice Requires="wps">
            <w:drawing>
              <wp:anchor distT="0" distB="0" distL="114300" distR="114300" simplePos="0" relativeHeight="251811840" behindDoc="1" locked="0" layoutInCell="1" allowOverlap="1" wp14:anchorId="0BD3A314" wp14:editId="114D7A19">
                <wp:simplePos x="0" y="0"/>
                <wp:positionH relativeFrom="column">
                  <wp:posOffset>-476250</wp:posOffset>
                </wp:positionH>
                <wp:positionV relativeFrom="paragraph">
                  <wp:posOffset>-571500</wp:posOffset>
                </wp:positionV>
                <wp:extent cx="6838950" cy="10772775"/>
                <wp:effectExtent l="0" t="0" r="0" b="9525"/>
                <wp:wrapNone/>
                <wp:docPr id="77" name="Rechthoek 77" title="Rechthoek"/>
                <wp:cNvGraphicFramePr/>
                <a:graphic xmlns:a="http://schemas.openxmlformats.org/drawingml/2006/main">
                  <a:graphicData uri="http://schemas.microsoft.com/office/word/2010/wordprocessingShape">
                    <wps:wsp>
                      <wps:cNvSpPr/>
                      <wps:spPr>
                        <a:xfrm flipH="1">
                          <a:off x="0" y="0"/>
                          <a:ext cx="6838950" cy="10772775"/>
                        </a:xfrm>
                        <a:prstGeom prst="rect">
                          <a:avLst/>
                        </a:prstGeom>
                        <a:solidFill>
                          <a:srgbClr val="293A4C"/>
                        </a:solidFill>
                        <a:ln w="12700" cap="flat" cmpd="sng" algn="ctr">
                          <a:noFill/>
                          <a:prstDash val="solid"/>
                          <a:miter lim="800000"/>
                        </a:ln>
                        <a:effectLst/>
                      </wps:spPr>
                      <wps:txbx>
                        <w:txbxContent>
                          <w:p w14:paraId="28A326C6" w14:textId="77777777" w:rsidR="00D5071B" w:rsidRDefault="00D5071B" w:rsidP="00D5071B">
                            <w:pPr>
                              <w:jc w:val="center"/>
                            </w:pPr>
                          </w:p>
                          <w:p w14:paraId="16133055" w14:textId="77777777" w:rsidR="00D5071B" w:rsidRDefault="00D5071B" w:rsidP="00C6123E"/>
                          <w:p w14:paraId="08BB1D45" w14:textId="1DE6ED39" w:rsidR="00D5071B" w:rsidRPr="00312318" w:rsidRDefault="00C6123E" w:rsidP="00C6123E">
                            <w:pPr>
                              <w:pStyle w:val="Lijstalinea"/>
                              <w:numPr>
                                <w:ilvl w:val="0"/>
                                <w:numId w:val="10"/>
                              </w:numPr>
                              <w:rPr>
                                <w:b/>
                                <w:bCs/>
                                <w:sz w:val="36"/>
                                <w:szCs w:val="36"/>
                              </w:rPr>
                            </w:pPr>
                            <w:r w:rsidRPr="00312318">
                              <w:rPr>
                                <w:b/>
                                <w:bCs/>
                                <w:sz w:val="36"/>
                                <w:szCs w:val="36"/>
                              </w:rPr>
                              <w:t xml:space="preserve">Wat is de </w:t>
                            </w:r>
                            <w:proofErr w:type="spellStart"/>
                            <w:r w:rsidRPr="00312318">
                              <w:rPr>
                                <w:b/>
                                <w:bCs/>
                                <w:sz w:val="36"/>
                                <w:szCs w:val="36"/>
                              </w:rPr>
                              <w:t>officiele</w:t>
                            </w:r>
                            <w:proofErr w:type="spellEnd"/>
                            <w:r w:rsidRPr="00312318">
                              <w:rPr>
                                <w:b/>
                                <w:bCs/>
                                <w:sz w:val="36"/>
                                <w:szCs w:val="36"/>
                              </w:rPr>
                              <w:t xml:space="preserve"> naam voor</w:t>
                            </w:r>
                            <w:r w:rsidR="00312318">
                              <w:rPr>
                                <w:b/>
                                <w:bCs/>
                                <w:sz w:val="36"/>
                                <w:szCs w:val="36"/>
                              </w:rPr>
                              <w:t xml:space="preserve"> het</w:t>
                            </w:r>
                            <w:r w:rsidRPr="00312318">
                              <w:rPr>
                                <w:b/>
                                <w:bCs/>
                                <w:sz w:val="36"/>
                                <w:szCs w:val="36"/>
                              </w:rPr>
                              <w:t xml:space="preserve"> Corona</w:t>
                            </w:r>
                            <w:r w:rsidR="00312318">
                              <w:rPr>
                                <w:b/>
                                <w:bCs/>
                                <w:sz w:val="36"/>
                                <w:szCs w:val="36"/>
                              </w:rPr>
                              <w:t>virus</w:t>
                            </w:r>
                          </w:p>
                          <w:p w14:paraId="680B21DD" w14:textId="77777777" w:rsidR="00C6123E" w:rsidRDefault="00C6123E" w:rsidP="00C6123E">
                            <w:pPr>
                              <w:ind w:left="1134"/>
                            </w:pPr>
                          </w:p>
                          <w:p w14:paraId="7A0F58B9" w14:textId="2883CE9C" w:rsidR="00C6123E" w:rsidRPr="00C6123E" w:rsidRDefault="00C6123E" w:rsidP="00C6123E">
                            <w:pPr>
                              <w:pStyle w:val="Lijstalinea"/>
                              <w:numPr>
                                <w:ilvl w:val="0"/>
                                <w:numId w:val="9"/>
                              </w:numPr>
                              <w:rPr>
                                <w:sz w:val="28"/>
                                <w:szCs w:val="28"/>
                              </w:rPr>
                            </w:pPr>
                            <w:proofErr w:type="spellStart"/>
                            <w:r w:rsidRPr="00C6123E">
                              <w:rPr>
                                <w:sz w:val="28"/>
                                <w:szCs w:val="28"/>
                              </w:rPr>
                              <w:t>Covid</w:t>
                            </w:r>
                            <w:proofErr w:type="spellEnd"/>
                            <w:r w:rsidRPr="00C6123E">
                              <w:rPr>
                                <w:sz w:val="28"/>
                                <w:szCs w:val="28"/>
                              </w:rPr>
                              <w:t xml:space="preserve"> 18</w:t>
                            </w:r>
                          </w:p>
                          <w:p w14:paraId="6399FDDA" w14:textId="0C874729" w:rsidR="00C6123E" w:rsidRPr="00C6123E" w:rsidRDefault="00C6123E" w:rsidP="00C6123E">
                            <w:pPr>
                              <w:pStyle w:val="Lijstalinea"/>
                              <w:numPr>
                                <w:ilvl w:val="0"/>
                                <w:numId w:val="9"/>
                              </w:numPr>
                              <w:rPr>
                                <w:sz w:val="28"/>
                                <w:szCs w:val="28"/>
                              </w:rPr>
                            </w:pPr>
                            <w:proofErr w:type="spellStart"/>
                            <w:r w:rsidRPr="00C6123E">
                              <w:rPr>
                                <w:sz w:val="28"/>
                                <w:szCs w:val="28"/>
                              </w:rPr>
                              <w:t>Covid</w:t>
                            </w:r>
                            <w:proofErr w:type="spellEnd"/>
                            <w:r w:rsidRPr="00C6123E">
                              <w:rPr>
                                <w:sz w:val="28"/>
                                <w:szCs w:val="28"/>
                              </w:rPr>
                              <w:t xml:space="preserve"> 19</w:t>
                            </w:r>
                          </w:p>
                          <w:p w14:paraId="3CC19848" w14:textId="137586D0" w:rsidR="00C6123E" w:rsidRPr="00C6123E" w:rsidRDefault="00C6123E" w:rsidP="00C6123E">
                            <w:pPr>
                              <w:pStyle w:val="Lijstalinea"/>
                              <w:numPr>
                                <w:ilvl w:val="0"/>
                                <w:numId w:val="9"/>
                              </w:numPr>
                              <w:rPr>
                                <w:sz w:val="28"/>
                                <w:szCs w:val="28"/>
                              </w:rPr>
                            </w:pPr>
                            <w:proofErr w:type="spellStart"/>
                            <w:r w:rsidRPr="00C6123E">
                              <w:rPr>
                                <w:sz w:val="28"/>
                                <w:szCs w:val="28"/>
                              </w:rPr>
                              <w:t>Covid</w:t>
                            </w:r>
                            <w:proofErr w:type="spellEnd"/>
                            <w:r w:rsidRPr="00C6123E">
                              <w:rPr>
                                <w:sz w:val="28"/>
                                <w:szCs w:val="28"/>
                              </w:rPr>
                              <w:t xml:space="preserve"> 20</w:t>
                            </w:r>
                          </w:p>
                          <w:p w14:paraId="1EC1A34B" w14:textId="05A243E6" w:rsidR="00C6123E" w:rsidRDefault="00C6123E" w:rsidP="00C6123E">
                            <w:pPr>
                              <w:ind w:left="1134"/>
                            </w:pPr>
                          </w:p>
                          <w:p w14:paraId="3D138541" w14:textId="3063DDA5" w:rsidR="00C6123E" w:rsidRPr="00312318" w:rsidRDefault="00C6123E" w:rsidP="00C6123E">
                            <w:pPr>
                              <w:pStyle w:val="Lijstalinea"/>
                              <w:numPr>
                                <w:ilvl w:val="0"/>
                                <w:numId w:val="10"/>
                              </w:numPr>
                              <w:rPr>
                                <w:b/>
                                <w:bCs/>
                                <w:sz w:val="36"/>
                                <w:szCs w:val="36"/>
                              </w:rPr>
                            </w:pPr>
                            <w:r w:rsidRPr="00312318">
                              <w:rPr>
                                <w:b/>
                                <w:bCs/>
                                <w:sz w:val="36"/>
                                <w:szCs w:val="36"/>
                              </w:rPr>
                              <w:t>Welke viroloog wordt hier</w:t>
                            </w:r>
                            <w:r w:rsidR="00344045" w:rsidRPr="00312318">
                              <w:rPr>
                                <w:b/>
                                <w:bCs/>
                                <w:sz w:val="36"/>
                                <w:szCs w:val="36"/>
                              </w:rPr>
                              <w:t>onder</w:t>
                            </w:r>
                            <w:r w:rsidRPr="00312318">
                              <w:rPr>
                                <w:b/>
                                <w:bCs/>
                                <w:sz w:val="36"/>
                                <w:szCs w:val="36"/>
                              </w:rPr>
                              <w:t xml:space="preserve"> afgebeeld</w:t>
                            </w:r>
                          </w:p>
                          <w:p w14:paraId="16AAC8B6" w14:textId="66564CC3" w:rsidR="00C6123E" w:rsidRDefault="00C6123E" w:rsidP="00C6123E">
                            <w:pPr>
                              <w:ind w:left="1134"/>
                            </w:pPr>
                            <w:r>
                              <w:rPr>
                                <w:noProof/>
                              </w:rPr>
                              <w:drawing>
                                <wp:inline distT="0" distB="0" distL="0" distR="0" wp14:anchorId="17CBCBC1" wp14:editId="42E95039">
                                  <wp:extent cx="2562225" cy="1648823"/>
                                  <wp:effectExtent l="0" t="0" r="0" b="8890"/>
                                  <wp:docPr id="90" name="Afbeelding 90" descr="Van Ranst over de niet altijd logische coronaregels: “Dit is h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n Ranst over de niet altijd logische coronaregels: “Dit is het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68396" cy="1652794"/>
                                          </a:xfrm>
                                          <a:prstGeom prst="rect">
                                            <a:avLst/>
                                          </a:prstGeom>
                                          <a:noFill/>
                                          <a:ln>
                                            <a:noFill/>
                                          </a:ln>
                                        </pic:spPr>
                                      </pic:pic>
                                    </a:graphicData>
                                  </a:graphic>
                                </wp:inline>
                              </w:drawing>
                            </w:r>
                          </w:p>
                          <w:p w14:paraId="0D5E968B" w14:textId="06A9E850" w:rsidR="00D5071B" w:rsidRDefault="00D5071B" w:rsidP="00C6123E"/>
                          <w:p w14:paraId="00C20800" w14:textId="39985263" w:rsidR="00D5071B" w:rsidRPr="00C6123E" w:rsidRDefault="00C6123E" w:rsidP="00C6123E">
                            <w:pPr>
                              <w:pStyle w:val="Lijstalinea"/>
                              <w:numPr>
                                <w:ilvl w:val="0"/>
                                <w:numId w:val="11"/>
                              </w:numPr>
                              <w:rPr>
                                <w:sz w:val="28"/>
                                <w:szCs w:val="28"/>
                              </w:rPr>
                            </w:pPr>
                            <w:r w:rsidRPr="00C6123E">
                              <w:rPr>
                                <w:sz w:val="28"/>
                                <w:szCs w:val="28"/>
                              </w:rPr>
                              <w:t>Steven Van Gucht</w:t>
                            </w:r>
                          </w:p>
                          <w:p w14:paraId="239D6A25" w14:textId="6E0E1A9E" w:rsidR="00C6123E" w:rsidRPr="00C6123E" w:rsidRDefault="00C6123E" w:rsidP="00C6123E">
                            <w:pPr>
                              <w:pStyle w:val="Lijstalinea"/>
                              <w:numPr>
                                <w:ilvl w:val="0"/>
                                <w:numId w:val="11"/>
                              </w:numPr>
                              <w:rPr>
                                <w:sz w:val="28"/>
                                <w:szCs w:val="28"/>
                              </w:rPr>
                            </w:pPr>
                            <w:r w:rsidRPr="00C6123E">
                              <w:rPr>
                                <w:sz w:val="28"/>
                                <w:szCs w:val="28"/>
                              </w:rPr>
                              <w:t>Marc Van Ranst</w:t>
                            </w:r>
                          </w:p>
                          <w:p w14:paraId="2E200347" w14:textId="185CC1AC" w:rsidR="00C6123E" w:rsidRPr="00C6123E" w:rsidRDefault="00C6123E" w:rsidP="00C6123E">
                            <w:pPr>
                              <w:pStyle w:val="Lijstalinea"/>
                              <w:numPr>
                                <w:ilvl w:val="0"/>
                                <w:numId w:val="11"/>
                              </w:numPr>
                              <w:rPr>
                                <w:sz w:val="28"/>
                                <w:szCs w:val="28"/>
                              </w:rPr>
                            </w:pPr>
                            <w:r w:rsidRPr="00C6123E">
                              <w:rPr>
                                <w:sz w:val="28"/>
                                <w:szCs w:val="28"/>
                              </w:rPr>
                              <w:t xml:space="preserve">Geert </w:t>
                            </w:r>
                            <w:proofErr w:type="spellStart"/>
                            <w:r w:rsidRPr="00C6123E">
                              <w:rPr>
                                <w:sz w:val="28"/>
                                <w:szCs w:val="28"/>
                              </w:rPr>
                              <w:t>Meyfroidt</w:t>
                            </w:r>
                            <w:proofErr w:type="spellEnd"/>
                          </w:p>
                          <w:p w14:paraId="1FC83D6E" w14:textId="77777777" w:rsidR="00D5071B" w:rsidRDefault="00D5071B" w:rsidP="00C6123E"/>
                          <w:p w14:paraId="5FE96270" w14:textId="77777777" w:rsidR="00D5071B" w:rsidRDefault="00D5071B" w:rsidP="00C6123E"/>
                          <w:p w14:paraId="17725119" w14:textId="70DE6C20" w:rsidR="00D5071B" w:rsidRDefault="00D5071B" w:rsidP="00C6123E"/>
                          <w:p w14:paraId="179DE52E" w14:textId="77777777" w:rsidR="00D5071B" w:rsidRDefault="00D5071B" w:rsidP="00C6123E"/>
                          <w:p w14:paraId="1F6DD8ED" w14:textId="77777777" w:rsidR="00D5071B" w:rsidRDefault="00D5071B" w:rsidP="00C6123E"/>
                          <w:p w14:paraId="5427ACF3" w14:textId="77777777" w:rsidR="00D5071B" w:rsidRDefault="00D5071B" w:rsidP="00C6123E"/>
                          <w:p w14:paraId="1122D09B" w14:textId="77777777" w:rsidR="00D5071B" w:rsidRDefault="00D5071B" w:rsidP="00C6123E"/>
                          <w:p w14:paraId="7FA9741D" w14:textId="77777777" w:rsidR="00D5071B" w:rsidRDefault="00D5071B" w:rsidP="00C6123E"/>
                          <w:p w14:paraId="22D88A60" w14:textId="77777777" w:rsidR="00D5071B" w:rsidRDefault="00D5071B" w:rsidP="00C6123E"/>
                          <w:p w14:paraId="684158DE" w14:textId="77777777" w:rsidR="00D5071B" w:rsidRDefault="00D5071B" w:rsidP="00C6123E"/>
                          <w:p w14:paraId="2DFB2E3E" w14:textId="77777777" w:rsidR="00D5071B" w:rsidRDefault="00D5071B" w:rsidP="00C6123E"/>
                          <w:p w14:paraId="1829C217" w14:textId="77777777" w:rsidR="00D5071B" w:rsidRDefault="00D5071B" w:rsidP="00C6123E"/>
                          <w:p w14:paraId="7FE965F1" w14:textId="77777777" w:rsidR="00D5071B" w:rsidRDefault="00D5071B" w:rsidP="00C6123E"/>
                          <w:p w14:paraId="37F8C191" w14:textId="77777777" w:rsidR="00D5071B" w:rsidRDefault="00D5071B" w:rsidP="00C6123E"/>
                          <w:p w14:paraId="5D26AA9F" w14:textId="77777777" w:rsidR="00D5071B" w:rsidRDefault="00D5071B" w:rsidP="00C6123E"/>
                          <w:p w14:paraId="2F6C7286" w14:textId="77777777" w:rsidR="00D5071B" w:rsidRDefault="00D5071B" w:rsidP="00C6123E"/>
                          <w:p w14:paraId="6E725392" w14:textId="77777777" w:rsidR="00D5071B" w:rsidRDefault="00D5071B" w:rsidP="00C6123E"/>
                          <w:p w14:paraId="32FD0086" w14:textId="77777777" w:rsidR="00D5071B" w:rsidRDefault="00D5071B" w:rsidP="00C6123E"/>
                          <w:p w14:paraId="2F09F184" w14:textId="77777777" w:rsidR="00D5071B" w:rsidRDefault="00D5071B" w:rsidP="00C6123E"/>
                          <w:p w14:paraId="2B8330D1" w14:textId="77777777" w:rsidR="00D5071B" w:rsidRDefault="00D5071B" w:rsidP="00C6123E"/>
                          <w:p w14:paraId="62F48FED" w14:textId="77777777" w:rsidR="00D5071B" w:rsidRDefault="00D5071B" w:rsidP="00C6123E"/>
                          <w:p w14:paraId="5B42544F" w14:textId="77777777" w:rsidR="00D5071B" w:rsidRDefault="00D5071B" w:rsidP="00C6123E"/>
                          <w:p w14:paraId="1AA9330B" w14:textId="77777777" w:rsidR="00D5071B" w:rsidRDefault="00D5071B" w:rsidP="00C6123E"/>
                          <w:p w14:paraId="6817E664" w14:textId="77777777" w:rsidR="00D5071B" w:rsidRDefault="00D5071B" w:rsidP="00C6123E"/>
                          <w:p w14:paraId="77EE6969" w14:textId="77777777" w:rsidR="00D5071B" w:rsidRDefault="00D5071B" w:rsidP="00C6123E"/>
                          <w:p w14:paraId="104ECE3E" w14:textId="77777777" w:rsidR="00D5071B" w:rsidRDefault="00D5071B" w:rsidP="00C6123E"/>
                          <w:p w14:paraId="3A4AE5FC" w14:textId="77777777" w:rsidR="00D5071B" w:rsidRDefault="00D5071B" w:rsidP="00C6123E"/>
                          <w:p w14:paraId="6665B6A2" w14:textId="77777777" w:rsidR="00D5071B" w:rsidRDefault="00D5071B" w:rsidP="00C6123E"/>
                          <w:p w14:paraId="671C46A2" w14:textId="77777777" w:rsidR="00D5071B" w:rsidRDefault="00D5071B" w:rsidP="00D5071B">
                            <w:pPr>
                              <w:jc w:val="center"/>
                            </w:pPr>
                          </w:p>
                          <w:p w14:paraId="42CE9044" w14:textId="77777777" w:rsidR="00D5071B" w:rsidRDefault="00D5071B" w:rsidP="00D5071B">
                            <w:pPr>
                              <w:jc w:val="center"/>
                            </w:pPr>
                          </w:p>
                          <w:p w14:paraId="09814B43" w14:textId="77777777" w:rsidR="00D5071B" w:rsidRDefault="00D5071B" w:rsidP="00D5071B">
                            <w:pPr>
                              <w:jc w:val="center"/>
                            </w:pPr>
                          </w:p>
                          <w:p w14:paraId="4030F28D" w14:textId="77777777" w:rsidR="00D5071B" w:rsidRDefault="00D5071B" w:rsidP="00D5071B">
                            <w:pPr>
                              <w:jc w:val="center"/>
                            </w:pPr>
                          </w:p>
                          <w:p w14:paraId="30D5E151" w14:textId="77777777" w:rsidR="00D5071B" w:rsidRDefault="00D5071B" w:rsidP="00D5071B">
                            <w:pPr>
                              <w:jc w:val="center"/>
                            </w:pPr>
                          </w:p>
                          <w:p w14:paraId="1831AEF4" w14:textId="77777777" w:rsidR="00D5071B" w:rsidRDefault="00D5071B" w:rsidP="00D5071B">
                            <w:pPr>
                              <w:jc w:val="center"/>
                            </w:pPr>
                          </w:p>
                          <w:p w14:paraId="451187E7" w14:textId="77777777" w:rsidR="00D5071B" w:rsidRDefault="00D5071B" w:rsidP="00D5071B">
                            <w:pPr>
                              <w:jc w:val="center"/>
                            </w:pPr>
                          </w:p>
                          <w:p w14:paraId="4C978AC6" w14:textId="77777777" w:rsidR="00D5071B" w:rsidRDefault="00D5071B" w:rsidP="00D5071B">
                            <w:pPr>
                              <w:jc w:val="center"/>
                            </w:pPr>
                          </w:p>
                          <w:p w14:paraId="6CB3B04F" w14:textId="77777777" w:rsidR="00D5071B" w:rsidRDefault="00D5071B" w:rsidP="00D5071B">
                            <w:pPr>
                              <w:jc w:val="center"/>
                            </w:pPr>
                          </w:p>
                          <w:p w14:paraId="447FB37F" w14:textId="77777777" w:rsidR="00D5071B" w:rsidRDefault="00D5071B" w:rsidP="00D5071B">
                            <w:pPr>
                              <w:jc w:val="center"/>
                            </w:pPr>
                          </w:p>
                          <w:p w14:paraId="7215DF15" w14:textId="77777777" w:rsidR="00D5071B" w:rsidRDefault="00D5071B" w:rsidP="00D5071B">
                            <w:pPr>
                              <w:jc w:val="center"/>
                            </w:pPr>
                          </w:p>
                          <w:p w14:paraId="4C1C2190" w14:textId="77777777" w:rsidR="00D5071B" w:rsidRDefault="00D5071B" w:rsidP="00D5071B">
                            <w:pPr>
                              <w:jc w:val="center"/>
                            </w:pPr>
                          </w:p>
                          <w:p w14:paraId="6E4071BE" w14:textId="77777777" w:rsidR="00D5071B" w:rsidRDefault="00D5071B" w:rsidP="00D5071B">
                            <w:pPr>
                              <w:jc w:val="center"/>
                            </w:pPr>
                          </w:p>
                          <w:p w14:paraId="39587D76" w14:textId="77777777" w:rsidR="00D5071B" w:rsidRDefault="00D5071B" w:rsidP="00D5071B">
                            <w:pPr>
                              <w:jc w:val="center"/>
                            </w:pPr>
                          </w:p>
                          <w:p w14:paraId="12D1E007" w14:textId="77777777" w:rsidR="00D5071B" w:rsidRDefault="00D5071B" w:rsidP="00D5071B">
                            <w:pPr>
                              <w:jc w:val="center"/>
                            </w:pPr>
                          </w:p>
                          <w:p w14:paraId="188C1CF3" w14:textId="77777777" w:rsidR="00D5071B" w:rsidRDefault="00D5071B" w:rsidP="00D5071B">
                            <w:pPr>
                              <w:jc w:val="center"/>
                            </w:pPr>
                          </w:p>
                          <w:p w14:paraId="523F56CA" w14:textId="77777777" w:rsidR="00D5071B" w:rsidRDefault="00D5071B" w:rsidP="00D5071B">
                            <w:pPr>
                              <w:jc w:val="center"/>
                            </w:pPr>
                          </w:p>
                          <w:p w14:paraId="62F16C48" w14:textId="77777777" w:rsidR="00D5071B" w:rsidRDefault="00D5071B" w:rsidP="00D5071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D3A314" id="Rechthoek 77" o:spid="_x0000_s1038" alt="Titel: Rechthoek" style="position:absolute;margin-left:-37.5pt;margin-top:-45pt;width:538.5pt;height:848.25pt;flip:x;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" fillcolor="#293a4c" stroked="f" strokeweight="1pt">
                <v:textbox>
                  <w:txbxContent>
                    <w:p w14:paraId="28A326C6" w14:textId="77777777" w:rsidR="00D5071B" w:rsidRDefault="00D5071B" w:rsidP="00D5071B">
                      <w:pPr>
                        <w:jc w:val="center"/>
                      </w:pPr>
                    </w:p>
                    <w:p w14:paraId="16133055" w14:textId="77777777" w:rsidR="00D5071B" w:rsidRDefault="00D5071B" w:rsidP="00C6123E"/>
                    <w:p w14:paraId="08BB1D45" w14:textId="1DE6ED39" w:rsidR="00D5071B" w:rsidRPr="00312318" w:rsidRDefault="00C6123E" w:rsidP="00C6123E">
                      <w:pPr>
                        <w:pStyle w:val="Lijstalinea"/>
                        <w:numPr>
                          <w:ilvl w:val="0"/>
                          <w:numId w:val="10"/>
                        </w:numPr>
                        <w:rPr>
                          <w:b/>
                          <w:bCs/>
                          <w:sz w:val="36"/>
                          <w:szCs w:val="36"/>
                        </w:rPr>
                      </w:pPr>
                      <w:r w:rsidRPr="00312318">
                        <w:rPr>
                          <w:b/>
                          <w:bCs/>
                          <w:sz w:val="36"/>
                          <w:szCs w:val="36"/>
                        </w:rPr>
                        <w:t xml:space="preserve">Wat is de </w:t>
                      </w:r>
                      <w:proofErr w:type="spellStart"/>
                      <w:r w:rsidRPr="00312318">
                        <w:rPr>
                          <w:b/>
                          <w:bCs/>
                          <w:sz w:val="36"/>
                          <w:szCs w:val="36"/>
                        </w:rPr>
                        <w:t>officiele</w:t>
                      </w:r>
                      <w:proofErr w:type="spellEnd"/>
                      <w:r w:rsidRPr="00312318">
                        <w:rPr>
                          <w:b/>
                          <w:bCs/>
                          <w:sz w:val="36"/>
                          <w:szCs w:val="36"/>
                        </w:rPr>
                        <w:t xml:space="preserve"> naam voor</w:t>
                      </w:r>
                      <w:r w:rsidR="00312318">
                        <w:rPr>
                          <w:b/>
                          <w:bCs/>
                          <w:sz w:val="36"/>
                          <w:szCs w:val="36"/>
                        </w:rPr>
                        <w:t xml:space="preserve"> het</w:t>
                      </w:r>
                      <w:r w:rsidRPr="00312318">
                        <w:rPr>
                          <w:b/>
                          <w:bCs/>
                          <w:sz w:val="36"/>
                          <w:szCs w:val="36"/>
                        </w:rPr>
                        <w:t xml:space="preserve"> Corona</w:t>
                      </w:r>
                      <w:r w:rsidR="00312318">
                        <w:rPr>
                          <w:b/>
                          <w:bCs/>
                          <w:sz w:val="36"/>
                          <w:szCs w:val="36"/>
                        </w:rPr>
                        <w:t>virus</w:t>
                      </w:r>
                    </w:p>
                    <w:p w14:paraId="680B21DD" w14:textId="77777777" w:rsidR="00C6123E" w:rsidRDefault="00C6123E" w:rsidP="00C6123E">
                      <w:pPr>
                        <w:ind w:left="1134"/>
                      </w:pPr>
                    </w:p>
                    <w:p w14:paraId="7A0F58B9" w14:textId="2883CE9C" w:rsidR="00C6123E" w:rsidRPr="00C6123E" w:rsidRDefault="00C6123E" w:rsidP="00C6123E">
                      <w:pPr>
                        <w:pStyle w:val="Lijstalinea"/>
                        <w:numPr>
                          <w:ilvl w:val="0"/>
                          <w:numId w:val="9"/>
                        </w:numPr>
                        <w:rPr>
                          <w:sz w:val="28"/>
                          <w:szCs w:val="28"/>
                        </w:rPr>
                      </w:pPr>
                      <w:proofErr w:type="spellStart"/>
                      <w:r w:rsidRPr="00C6123E">
                        <w:rPr>
                          <w:sz w:val="28"/>
                          <w:szCs w:val="28"/>
                        </w:rPr>
                        <w:t>Covid</w:t>
                      </w:r>
                      <w:proofErr w:type="spellEnd"/>
                      <w:r w:rsidRPr="00C6123E">
                        <w:rPr>
                          <w:sz w:val="28"/>
                          <w:szCs w:val="28"/>
                        </w:rPr>
                        <w:t xml:space="preserve"> 18</w:t>
                      </w:r>
                    </w:p>
                    <w:p w14:paraId="6399FDDA" w14:textId="0C874729" w:rsidR="00C6123E" w:rsidRPr="00C6123E" w:rsidRDefault="00C6123E" w:rsidP="00C6123E">
                      <w:pPr>
                        <w:pStyle w:val="Lijstalinea"/>
                        <w:numPr>
                          <w:ilvl w:val="0"/>
                          <w:numId w:val="9"/>
                        </w:numPr>
                        <w:rPr>
                          <w:sz w:val="28"/>
                          <w:szCs w:val="28"/>
                        </w:rPr>
                      </w:pPr>
                      <w:proofErr w:type="spellStart"/>
                      <w:r w:rsidRPr="00C6123E">
                        <w:rPr>
                          <w:sz w:val="28"/>
                          <w:szCs w:val="28"/>
                        </w:rPr>
                        <w:t>Covid</w:t>
                      </w:r>
                      <w:proofErr w:type="spellEnd"/>
                      <w:r w:rsidRPr="00C6123E">
                        <w:rPr>
                          <w:sz w:val="28"/>
                          <w:szCs w:val="28"/>
                        </w:rPr>
                        <w:t xml:space="preserve"> 19</w:t>
                      </w:r>
                    </w:p>
                    <w:p w14:paraId="3CC19848" w14:textId="137586D0" w:rsidR="00C6123E" w:rsidRPr="00C6123E" w:rsidRDefault="00C6123E" w:rsidP="00C6123E">
                      <w:pPr>
                        <w:pStyle w:val="Lijstalinea"/>
                        <w:numPr>
                          <w:ilvl w:val="0"/>
                          <w:numId w:val="9"/>
                        </w:numPr>
                        <w:rPr>
                          <w:sz w:val="28"/>
                          <w:szCs w:val="28"/>
                        </w:rPr>
                      </w:pPr>
                      <w:proofErr w:type="spellStart"/>
                      <w:r w:rsidRPr="00C6123E">
                        <w:rPr>
                          <w:sz w:val="28"/>
                          <w:szCs w:val="28"/>
                        </w:rPr>
                        <w:t>Covid</w:t>
                      </w:r>
                      <w:proofErr w:type="spellEnd"/>
                      <w:r w:rsidRPr="00C6123E">
                        <w:rPr>
                          <w:sz w:val="28"/>
                          <w:szCs w:val="28"/>
                        </w:rPr>
                        <w:t xml:space="preserve"> 20</w:t>
                      </w:r>
                    </w:p>
                    <w:p w14:paraId="1EC1A34B" w14:textId="05A243E6" w:rsidR="00C6123E" w:rsidRDefault="00C6123E" w:rsidP="00C6123E">
                      <w:pPr>
                        <w:ind w:left="1134"/>
                      </w:pPr>
                    </w:p>
                    <w:p w14:paraId="3D138541" w14:textId="3063DDA5" w:rsidR="00C6123E" w:rsidRPr="00312318" w:rsidRDefault="00C6123E" w:rsidP="00C6123E">
                      <w:pPr>
                        <w:pStyle w:val="Lijstalinea"/>
                        <w:numPr>
                          <w:ilvl w:val="0"/>
                          <w:numId w:val="10"/>
                        </w:numPr>
                        <w:rPr>
                          <w:b/>
                          <w:bCs/>
                          <w:sz w:val="36"/>
                          <w:szCs w:val="36"/>
                        </w:rPr>
                      </w:pPr>
                      <w:r w:rsidRPr="00312318">
                        <w:rPr>
                          <w:b/>
                          <w:bCs/>
                          <w:sz w:val="36"/>
                          <w:szCs w:val="36"/>
                        </w:rPr>
                        <w:t>Welke viroloog wordt hier</w:t>
                      </w:r>
                      <w:r w:rsidR="00344045" w:rsidRPr="00312318">
                        <w:rPr>
                          <w:b/>
                          <w:bCs/>
                          <w:sz w:val="36"/>
                          <w:szCs w:val="36"/>
                        </w:rPr>
                        <w:t>onder</w:t>
                      </w:r>
                      <w:r w:rsidRPr="00312318">
                        <w:rPr>
                          <w:b/>
                          <w:bCs/>
                          <w:sz w:val="36"/>
                          <w:szCs w:val="36"/>
                        </w:rPr>
                        <w:t xml:space="preserve"> afgebeeld</w:t>
                      </w:r>
                    </w:p>
                    <w:p w14:paraId="16AAC8B6" w14:textId="66564CC3" w:rsidR="00C6123E" w:rsidRDefault="00C6123E" w:rsidP="00C6123E">
                      <w:pPr>
                        <w:ind w:left="1134"/>
                      </w:pPr>
                      <w:r>
                        <w:rPr>
                          <w:noProof/>
                        </w:rPr>
                        <w:drawing>
                          <wp:inline distT="0" distB="0" distL="0" distR="0" wp14:anchorId="17CBCBC1" wp14:editId="42E95039">
                            <wp:extent cx="2562225" cy="1648823"/>
                            <wp:effectExtent l="0" t="0" r="0" b="8890"/>
                            <wp:docPr id="90" name="Afbeelding 90" descr="Van Ranst over de niet altijd logische coronaregels: “Dit is h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n Ranst over de niet altijd logische coronaregels: “Dit is het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68396" cy="1652794"/>
                                    </a:xfrm>
                                    <a:prstGeom prst="rect">
                                      <a:avLst/>
                                    </a:prstGeom>
                                    <a:noFill/>
                                    <a:ln>
                                      <a:noFill/>
                                    </a:ln>
                                  </pic:spPr>
                                </pic:pic>
                              </a:graphicData>
                            </a:graphic>
                          </wp:inline>
                        </w:drawing>
                      </w:r>
                    </w:p>
                    <w:p w14:paraId="0D5E968B" w14:textId="06A9E850" w:rsidR="00D5071B" w:rsidRDefault="00D5071B" w:rsidP="00C6123E"/>
                    <w:p w14:paraId="00C20800" w14:textId="39985263" w:rsidR="00D5071B" w:rsidRPr="00C6123E" w:rsidRDefault="00C6123E" w:rsidP="00C6123E">
                      <w:pPr>
                        <w:pStyle w:val="Lijstalinea"/>
                        <w:numPr>
                          <w:ilvl w:val="0"/>
                          <w:numId w:val="11"/>
                        </w:numPr>
                        <w:rPr>
                          <w:sz w:val="28"/>
                          <w:szCs w:val="28"/>
                        </w:rPr>
                      </w:pPr>
                      <w:r w:rsidRPr="00C6123E">
                        <w:rPr>
                          <w:sz w:val="28"/>
                          <w:szCs w:val="28"/>
                        </w:rPr>
                        <w:t>Steven Van Gucht</w:t>
                      </w:r>
                    </w:p>
                    <w:p w14:paraId="239D6A25" w14:textId="6E0E1A9E" w:rsidR="00C6123E" w:rsidRPr="00C6123E" w:rsidRDefault="00C6123E" w:rsidP="00C6123E">
                      <w:pPr>
                        <w:pStyle w:val="Lijstalinea"/>
                        <w:numPr>
                          <w:ilvl w:val="0"/>
                          <w:numId w:val="11"/>
                        </w:numPr>
                        <w:rPr>
                          <w:sz w:val="28"/>
                          <w:szCs w:val="28"/>
                        </w:rPr>
                      </w:pPr>
                      <w:r w:rsidRPr="00C6123E">
                        <w:rPr>
                          <w:sz w:val="28"/>
                          <w:szCs w:val="28"/>
                        </w:rPr>
                        <w:t>Marc Van Ranst</w:t>
                      </w:r>
                    </w:p>
                    <w:p w14:paraId="2E200347" w14:textId="185CC1AC" w:rsidR="00C6123E" w:rsidRPr="00C6123E" w:rsidRDefault="00C6123E" w:rsidP="00C6123E">
                      <w:pPr>
                        <w:pStyle w:val="Lijstalinea"/>
                        <w:numPr>
                          <w:ilvl w:val="0"/>
                          <w:numId w:val="11"/>
                        </w:numPr>
                        <w:rPr>
                          <w:sz w:val="28"/>
                          <w:szCs w:val="28"/>
                        </w:rPr>
                      </w:pPr>
                      <w:r w:rsidRPr="00C6123E">
                        <w:rPr>
                          <w:sz w:val="28"/>
                          <w:szCs w:val="28"/>
                        </w:rPr>
                        <w:t xml:space="preserve">Geert </w:t>
                      </w:r>
                      <w:proofErr w:type="spellStart"/>
                      <w:r w:rsidRPr="00C6123E">
                        <w:rPr>
                          <w:sz w:val="28"/>
                          <w:szCs w:val="28"/>
                        </w:rPr>
                        <w:t>Meyfroidt</w:t>
                      </w:r>
                      <w:proofErr w:type="spellEnd"/>
                    </w:p>
                    <w:p w14:paraId="1FC83D6E" w14:textId="77777777" w:rsidR="00D5071B" w:rsidRDefault="00D5071B" w:rsidP="00C6123E"/>
                    <w:p w14:paraId="5FE96270" w14:textId="77777777" w:rsidR="00D5071B" w:rsidRDefault="00D5071B" w:rsidP="00C6123E"/>
                    <w:p w14:paraId="17725119" w14:textId="70DE6C20" w:rsidR="00D5071B" w:rsidRDefault="00D5071B" w:rsidP="00C6123E"/>
                    <w:p w14:paraId="179DE52E" w14:textId="77777777" w:rsidR="00D5071B" w:rsidRDefault="00D5071B" w:rsidP="00C6123E"/>
                    <w:p w14:paraId="1F6DD8ED" w14:textId="77777777" w:rsidR="00D5071B" w:rsidRDefault="00D5071B" w:rsidP="00C6123E"/>
                    <w:p w14:paraId="5427ACF3" w14:textId="77777777" w:rsidR="00D5071B" w:rsidRDefault="00D5071B" w:rsidP="00C6123E"/>
                    <w:p w14:paraId="1122D09B" w14:textId="77777777" w:rsidR="00D5071B" w:rsidRDefault="00D5071B" w:rsidP="00C6123E"/>
                    <w:p w14:paraId="7FA9741D" w14:textId="77777777" w:rsidR="00D5071B" w:rsidRDefault="00D5071B" w:rsidP="00C6123E"/>
                    <w:p w14:paraId="22D88A60" w14:textId="77777777" w:rsidR="00D5071B" w:rsidRDefault="00D5071B" w:rsidP="00C6123E"/>
                    <w:p w14:paraId="684158DE" w14:textId="77777777" w:rsidR="00D5071B" w:rsidRDefault="00D5071B" w:rsidP="00C6123E"/>
                    <w:p w14:paraId="2DFB2E3E" w14:textId="77777777" w:rsidR="00D5071B" w:rsidRDefault="00D5071B" w:rsidP="00C6123E"/>
                    <w:p w14:paraId="1829C217" w14:textId="77777777" w:rsidR="00D5071B" w:rsidRDefault="00D5071B" w:rsidP="00C6123E"/>
                    <w:p w14:paraId="7FE965F1" w14:textId="77777777" w:rsidR="00D5071B" w:rsidRDefault="00D5071B" w:rsidP="00C6123E"/>
                    <w:p w14:paraId="37F8C191" w14:textId="77777777" w:rsidR="00D5071B" w:rsidRDefault="00D5071B" w:rsidP="00C6123E"/>
                    <w:p w14:paraId="5D26AA9F" w14:textId="77777777" w:rsidR="00D5071B" w:rsidRDefault="00D5071B" w:rsidP="00C6123E"/>
                    <w:p w14:paraId="2F6C7286" w14:textId="77777777" w:rsidR="00D5071B" w:rsidRDefault="00D5071B" w:rsidP="00C6123E"/>
                    <w:p w14:paraId="6E725392" w14:textId="77777777" w:rsidR="00D5071B" w:rsidRDefault="00D5071B" w:rsidP="00C6123E"/>
                    <w:p w14:paraId="32FD0086" w14:textId="77777777" w:rsidR="00D5071B" w:rsidRDefault="00D5071B" w:rsidP="00C6123E"/>
                    <w:p w14:paraId="2F09F184" w14:textId="77777777" w:rsidR="00D5071B" w:rsidRDefault="00D5071B" w:rsidP="00C6123E"/>
                    <w:p w14:paraId="2B8330D1" w14:textId="77777777" w:rsidR="00D5071B" w:rsidRDefault="00D5071B" w:rsidP="00C6123E"/>
                    <w:p w14:paraId="62F48FED" w14:textId="77777777" w:rsidR="00D5071B" w:rsidRDefault="00D5071B" w:rsidP="00C6123E"/>
                    <w:p w14:paraId="5B42544F" w14:textId="77777777" w:rsidR="00D5071B" w:rsidRDefault="00D5071B" w:rsidP="00C6123E"/>
                    <w:p w14:paraId="1AA9330B" w14:textId="77777777" w:rsidR="00D5071B" w:rsidRDefault="00D5071B" w:rsidP="00C6123E"/>
                    <w:p w14:paraId="6817E664" w14:textId="77777777" w:rsidR="00D5071B" w:rsidRDefault="00D5071B" w:rsidP="00C6123E"/>
                    <w:p w14:paraId="77EE6969" w14:textId="77777777" w:rsidR="00D5071B" w:rsidRDefault="00D5071B" w:rsidP="00C6123E"/>
                    <w:p w14:paraId="104ECE3E" w14:textId="77777777" w:rsidR="00D5071B" w:rsidRDefault="00D5071B" w:rsidP="00C6123E"/>
                    <w:p w14:paraId="3A4AE5FC" w14:textId="77777777" w:rsidR="00D5071B" w:rsidRDefault="00D5071B" w:rsidP="00C6123E"/>
                    <w:p w14:paraId="6665B6A2" w14:textId="77777777" w:rsidR="00D5071B" w:rsidRDefault="00D5071B" w:rsidP="00C6123E"/>
                    <w:p w14:paraId="671C46A2" w14:textId="77777777" w:rsidR="00D5071B" w:rsidRDefault="00D5071B" w:rsidP="00D5071B">
                      <w:pPr>
                        <w:jc w:val="center"/>
                      </w:pPr>
                    </w:p>
                    <w:p w14:paraId="42CE9044" w14:textId="77777777" w:rsidR="00D5071B" w:rsidRDefault="00D5071B" w:rsidP="00D5071B">
                      <w:pPr>
                        <w:jc w:val="center"/>
                      </w:pPr>
                    </w:p>
                    <w:p w14:paraId="09814B43" w14:textId="77777777" w:rsidR="00D5071B" w:rsidRDefault="00D5071B" w:rsidP="00D5071B">
                      <w:pPr>
                        <w:jc w:val="center"/>
                      </w:pPr>
                    </w:p>
                    <w:p w14:paraId="4030F28D" w14:textId="77777777" w:rsidR="00D5071B" w:rsidRDefault="00D5071B" w:rsidP="00D5071B">
                      <w:pPr>
                        <w:jc w:val="center"/>
                      </w:pPr>
                    </w:p>
                    <w:p w14:paraId="30D5E151" w14:textId="77777777" w:rsidR="00D5071B" w:rsidRDefault="00D5071B" w:rsidP="00D5071B">
                      <w:pPr>
                        <w:jc w:val="center"/>
                      </w:pPr>
                    </w:p>
                    <w:p w14:paraId="1831AEF4" w14:textId="77777777" w:rsidR="00D5071B" w:rsidRDefault="00D5071B" w:rsidP="00D5071B">
                      <w:pPr>
                        <w:jc w:val="center"/>
                      </w:pPr>
                    </w:p>
                    <w:p w14:paraId="451187E7" w14:textId="77777777" w:rsidR="00D5071B" w:rsidRDefault="00D5071B" w:rsidP="00D5071B">
                      <w:pPr>
                        <w:jc w:val="center"/>
                      </w:pPr>
                    </w:p>
                    <w:p w14:paraId="4C978AC6" w14:textId="77777777" w:rsidR="00D5071B" w:rsidRDefault="00D5071B" w:rsidP="00D5071B">
                      <w:pPr>
                        <w:jc w:val="center"/>
                      </w:pPr>
                    </w:p>
                    <w:p w14:paraId="6CB3B04F" w14:textId="77777777" w:rsidR="00D5071B" w:rsidRDefault="00D5071B" w:rsidP="00D5071B">
                      <w:pPr>
                        <w:jc w:val="center"/>
                      </w:pPr>
                    </w:p>
                    <w:p w14:paraId="447FB37F" w14:textId="77777777" w:rsidR="00D5071B" w:rsidRDefault="00D5071B" w:rsidP="00D5071B">
                      <w:pPr>
                        <w:jc w:val="center"/>
                      </w:pPr>
                    </w:p>
                    <w:p w14:paraId="7215DF15" w14:textId="77777777" w:rsidR="00D5071B" w:rsidRDefault="00D5071B" w:rsidP="00D5071B">
                      <w:pPr>
                        <w:jc w:val="center"/>
                      </w:pPr>
                    </w:p>
                    <w:p w14:paraId="4C1C2190" w14:textId="77777777" w:rsidR="00D5071B" w:rsidRDefault="00D5071B" w:rsidP="00D5071B">
                      <w:pPr>
                        <w:jc w:val="center"/>
                      </w:pPr>
                    </w:p>
                    <w:p w14:paraId="6E4071BE" w14:textId="77777777" w:rsidR="00D5071B" w:rsidRDefault="00D5071B" w:rsidP="00D5071B">
                      <w:pPr>
                        <w:jc w:val="center"/>
                      </w:pPr>
                    </w:p>
                    <w:p w14:paraId="39587D76" w14:textId="77777777" w:rsidR="00D5071B" w:rsidRDefault="00D5071B" w:rsidP="00D5071B">
                      <w:pPr>
                        <w:jc w:val="center"/>
                      </w:pPr>
                    </w:p>
                    <w:p w14:paraId="12D1E007" w14:textId="77777777" w:rsidR="00D5071B" w:rsidRDefault="00D5071B" w:rsidP="00D5071B">
                      <w:pPr>
                        <w:jc w:val="center"/>
                      </w:pPr>
                    </w:p>
                    <w:p w14:paraId="188C1CF3" w14:textId="77777777" w:rsidR="00D5071B" w:rsidRDefault="00D5071B" w:rsidP="00D5071B">
                      <w:pPr>
                        <w:jc w:val="center"/>
                      </w:pPr>
                    </w:p>
                    <w:p w14:paraId="523F56CA" w14:textId="77777777" w:rsidR="00D5071B" w:rsidRDefault="00D5071B" w:rsidP="00D5071B">
                      <w:pPr>
                        <w:jc w:val="center"/>
                      </w:pPr>
                    </w:p>
                    <w:p w14:paraId="62F16C48" w14:textId="77777777" w:rsidR="00D5071B" w:rsidRDefault="00D5071B" w:rsidP="00D5071B">
                      <w:pPr>
                        <w:jc w:val="center"/>
                      </w:pPr>
                    </w:p>
                  </w:txbxContent>
                </v:textbox>
              </v:rect>
            </w:pict>
          </mc:Fallback>
        </mc:AlternateContent>
      </w:r>
    </w:p>
    <w:p w14:paraId="76018EFF" w14:textId="3BF0F434" w:rsidR="00E975C8" w:rsidRDefault="00E975C8"/>
    <w:p w14:paraId="54087ACD" w14:textId="639F42EF" w:rsidR="00E975C8" w:rsidRDefault="00E975C8"/>
    <w:p w14:paraId="379CDCD8" w14:textId="26B48FB3" w:rsidR="00E975C8" w:rsidRDefault="00E975C8"/>
    <w:p w14:paraId="4A9EFC93" w14:textId="10DDFEBE" w:rsidR="00E975C8" w:rsidRDefault="00E975C8"/>
    <w:p w14:paraId="1D83A6A8" w14:textId="4EDC5A97" w:rsidR="00E975C8" w:rsidRDefault="00E975C8"/>
    <w:p w14:paraId="51DF8270" w14:textId="6EFDD6D3" w:rsidR="00E975C8" w:rsidRDefault="00E975C8"/>
    <w:p w14:paraId="248D5709" w14:textId="3B0DCB8C" w:rsidR="00E975C8" w:rsidRDefault="00E975C8"/>
    <w:p w14:paraId="7DA714DF" w14:textId="233221AB" w:rsidR="00E975C8" w:rsidRDefault="00E975C8"/>
    <w:p w14:paraId="498DA7C5" w14:textId="2E6FD2F9" w:rsidR="00E975C8" w:rsidRDefault="00E975C8"/>
    <w:p w14:paraId="3012B57B" w14:textId="1519E51A" w:rsidR="00E975C8" w:rsidRDefault="00E975C8"/>
    <w:p w14:paraId="335F8CC6" w14:textId="4D1DA0BF" w:rsidR="00E975C8" w:rsidRDefault="00E975C8"/>
    <w:p w14:paraId="1EB5A8FD" w14:textId="46F7D2B7" w:rsidR="00E975C8" w:rsidRDefault="00E975C8"/>
    <w:p w14:paraId="152A2DF6" w14:textId="17F10C4B" w:rsidR="00E975C8" w:rsidRDefault="00E975C8"/>
    <w:p w14:paraId="2EFE3173" w14:textId="04F54EAF" w:rsidR="00E975C8" w:rsidRDefault="00E975C8"/>
    <w:p w14:paraId="072604C9" w14:textId="76D92EBC" w:rsidR="00E975C8" w:rsidRDefault="00E975C8"/>
    <w:p w14:paraId="005C3428" w14:textId="32F83E2D" w:rsidR="00E975C8" w:rsidRDefault="00E975C8"/>
    <w:p w14:paraId="5C1872E7" w14:textId="741A131D" w:rsidR="00E975C8" w:rsidRDefault="00E975C8"/>
    <w:p w14:paraId="70BE1D86" w14:textId="2485DCE0" w:rsidR="00E975C8" w:rsidRDefault="00E975C8"/>
    <w:p w14:paraId="62BBFA24" w14:textId="47C82392" w:rsidR="00E975C8" w:rsidRDefault="00E975C8"/>
    <w:p w14:paraId="7A9528E0" w14:textId="3AE9851A" w:rsidR="00E975C8" w:rsidRDefault="00E975C8"/>
    <w:p w14:paraId="17B151B0" w14:textId="12FD7160" w:rsidR="00E975C8" w:rsidRDefault="00344045">
      <w:r>
        <w:rPr>
          <w:noProof/>
        </w:rPr>
        <w:drawing>
          <wp:anchor distT="0" distB="0" distL="114300" distR="114300" simplePos="0" relativeHeight="251812864" behindDoc="0" locked="0" layoutInCell="1" allowOverlap="1" wp14:anchorId="79FF45F8" wp14:editId="0A28C7FE">
            <wp:simplePos x="0" y="0"/>
            <wp:positionH relativeFrom="column">
              <wp:posOffset>257175</wp:posOffset>
            </wp:positionH>
            <wp:positionV relativeFrom="paragraph">
              <wp:posOffset>10795</wp:posOffset>
            </wp:positionV>
            <wp:extent cx="5725795" cy="3807460"/>
            <wp:effectExtent l="76200" t="76200" r="84455" b="1316990"/>
            <wp:wrapNone/>
            <wp:docPr id="91" name="Afbeelding 91" descr="Dossier rusthuizen: wzc Sint-Pieter goedkoopste, wzc Sint-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ssier rusthuizen: wzc Sint-Pieter goedkoopste, wzc Sint-El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5795" cy="3807460"/>
                    </a:xfrm>
                    <a:prstGeom prst="ellipse">
                      <a:avLst/>
                    </a:prstGeom>
                    <a:ln w="63500" cap="rnd">
                      <a:solidFill>
                        <a:schemeClr val="bg1"/>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anchor>
        </w:drawing>
      </w:r>
    </w:p>
    <w:p w14:paraId="3A25B1A6" w14:textId="531D12E8" w:rsidR="00E975C8" w:rsidRDefault="00E975C8"/>
    <w:p w14:paraId="1D6B33D0" w14:textId="34AF6AC2" w:rsidR="00E975C8" w:rsidRDefault="00E975C8"/>
    <w:p w14:paraId="489F7728" w14:textId="28AB1BD7" w:rsidR="00E975C8" w:rsidRDefault="00E975C8"/>
    <w:p w14:paraId="4757C692" w14:textId="0D69A31D" w:rsidR="00E975C8" w:rsidRDefault="00E975C8"/>
    <w:p w14:paraId="28A33B5F" w14:textId="192968F5" w:rsidR="00E975C8" w:rsidRDefault="00E975C8"/>
    <w:p w14:paraId="64AC3061" w14:textId="565B2E22" w:rsidR="00E975C8" w:rsidRDefault="00E975C8"/>
    <w:p w14:paraId="035E6983" w14:textId="58028A53" w:rsidR="00E975C8" w:rsidRDefault="00E975C8"/>
    <w:p w14:paraId="748173C8" w14:textId="2543B37F" w:rsidR="00E975C8" w:rsidRDefault="00E975C8"/>
    <w:p w14:paraId="3149E215" w14:textId="7A731C63" w:rsidR="00E975C8" w:rsidRDefault="00E975C8"/>
    <w:p w14:paraId="2D14FD39" w14:textId="194345E8" w:rsidR="00E975C8" w:rsidRDefault="00E975C8"/>
    <w:p w14:paraId="44DD92B9" w14:textId="03529AF4" w:rsidR="00E975C8" w:rsidRDefault="00E975C8"/>
    <w:p w14:paraId="130F2AA8" w14:textId="47E4225C" w:rsidR="00E975C8" w:rsidRDefault="00E975C8"/>
    <w:p w14:paraId="1606FE2A" w14:textId="25514376" w:rsidR="00E975C8" w:rsidRDefault="00E975C8"/>
    <w:p w14:paraId="3995D42B" w14:textId="43F94858" w:rsidR="00E975C8" w:rsidRDefault="00E975C8"/>
    <w:p w14:paraId="4D591FD3" w14:textId="14E30489" w:rsidR="00E975C8" w:rsidRPr="00FD03D3" w:rsidRDefault="00FD03D3" w:rsidP="00FD03D3">
      <w:pPr>
        <w:jc w:val="center"/>
        <w:rPr>
          <w:b/>
          <w:bCs/>
          <w:color w:val="293A4C" w:themeColor="accent1"/>
          <w:sz w:val="52"/>
          <w:szCs w:val="52"/>
          <w:u w:val="single"/>
        </w:rPr>
      </w:pPr>
      <w:r w:rsidRPr="00FD03D3">
        <w:rPr>
          <w:b/>
          <w:bCs/>
          <w:color w:val="293A4C" w:themeColor="accent1"/>
          <w:sz w:val="52"/>
          <w:szCs w:val="52"/>
          <w:u w:val="single"/>
        </w:rPr>
        <w:lastRenderedPageBreak/>
        <w:t>Antwoordformulier Corona-wandelzoektocht</w:t>
      </w:r>
    </w:p>
    <w:p w14:paraId="5D11D6A8" w14:textId="77777777" w:rsidR="00FD03D3" w:rsidRDefault="00FD03D3" w:rsidP="00FD03D3">
      <w:pPr>
        <w:jc w:val="center"/>
        <w:rPr>
          <w:b/>
          <w:bCs/>
          <w:sz w:val="44"/>
          <w:szCs w:val="44"/>
          <w:u w:val="single"/>
        </w:rPr>
      </w:pPr>
    </w:p>
    <w:p w14:paraId="6431B3E4" w14:textId="2075AA45" w:rsidR="00FD03D3" w:rsidRPr="00FD03D3" w:rsidRDefault="00FD03D3" w:rsidP="00FD03D3">
      <w:pPr>
        <w:jc w:val="center"/>
        <w:rPr>
          <w:b/>
          <w:bCs/>
          <w:sz w:val="44"/>
          <w:szCs w:val="44"/>
          <w:u w:val="single"/>
        </w:rPr>
      </w:pPr>
      <w:r>
        <w:rPr>
          <w:b/>
          <w:bCs/>
          <w:noProof/>
          <w:sz w:val="44"/>
          <w:szCs w:val="44"/>
          <w:u w:val="single"/>
        </w:rPr>
        <mc:AlternateContent>
          <mc:Choice Requires="wps">
            <w:drawing>
              <wp:anchor distT="0" distB="0" distL="114300" distR="114300" simplePos="0" relativeHeight="251813888" behindDoc="0" locked="0" layoutInCell="1" allowOverlap="1" wp14:anchorId="4D774C67" wp14:editId="7338D693">
                <wp:simplePos x="0" y="0"/>
                <wp:positionH relativeFrom="column">
                  <wp:posOffset>5705475</wp:posOffset>
                </wp:positionH>
                <wp:positionV relativeFrom="paragraph">
                  <wp:posOffset>194945</wp:posOffset>
                </wp:positionV>
                <wp:extent cx="1057275" cy="561975"/>
                <wp:effectExtent l="0" t="0" r="28575" b="28575"/>
                <wp:wrapNone/>
                <wp:docPr id="92" name="Rechthoek 92"/>
                <wp:cNvGraphicFramePr/>
                <a:graphic xmlns:a="http://schemas.openxmlformats.org/drawingml/2006/main">
                  <a:graphicData uri="http://schemas.microsoft.com/office/word/2010/wordprocessingShape">
                    <wps:wsp>
                      <wps:cNvSpPr/>
                      <wps:spPr>
                        <a:xfrm>
                          <a:off x="0" y="0"/>
                          <a:ext cx="1057275" cy="5619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3DF5FD" id="Rechthoek 92" o:spid="_x0000_s1026" style="position:absolute;margin-left:449.25pt;margin-top:15.35pt;width:83.25pt;height:44.25pt;z-index:251813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" filled="f" strokecolor="#141c25 [1604]" strokeweight="1pt"/>
            </w:pict>
          </mc:Fallback>
        </mc:AlternateContent>
      </w:r>
    </w:p>
    <w:p w14:paraId="59C3774C" w14:textId="668CA9CE" w:rsidR="00FD03D3" w:rsidRDefault="00FD03D3">
      <w:pPr>
        <w:rPr>
          <w:sz w:val="36"/>
          <w:szCs w:val="36"/>
        </w:rPr>
      </w:pPr>
      <w:r w:rsidRPr="00FD03D3">
        <w:rPr>
          <w:sz w:val="44"/>
          <w:szCs w:val="44"/>
        </w:rPr>
        <w:t>Naam bewoner</w:t>
      </w:r>
      <w:r w:rsidRPr="00FD03D3">
        <w:t>………………………………………………………………………….</w:t>
      </w:r>
      <w:r w:rsidRPr="00FD03D3">
        <w:rPr>
          <w:sz w:val="36"/>
          <w:szCs w:val="36"/>
        </w:rPr>
        <w:t xml:space="preserve">kamer </w:t>
      </w:r>
      <w:proofErr w:type="spellStart"/>
      <w:r w:rsidRPr="00FD03D3">
        <w:rPr>
          <w:sz w:val="36"/>
          <w:szCs w:val="36"/>
        </w:rPr>
        <w:t>nr</w:t>
      </w:r>
      <w:proofErr w:type="spellEnd"/>
    </w:p>
    <w:p w14:paraId="3D5B2CF6" w14:textId="77777777" w:rsidR="00FD03D3" w:rsidRPr="00FD03D3" w:rsidRDefault="00FD03D3">
      <w:pPr>
        <w:rPr>
          <w:sz w:val="36"/>
          <w:szCs w:val="36"/>
        </w:rPr>
      </w:pPr>
    </w:p>
    <w:tbl>
      <w:tblPr>
        <w:tblStyle w:val="Tabelraster"/>
        <w:tblW w:w="0" w:type="auto"/>
        <w:tblLook w:val="04A0" w:firstRow="1" w:lastRow="0" w:firstColumn="1" w:lastColumn="0" w:noHBand="0" w:noVBand="1"/>
      </w:tblPr>
      <w:tblGrid>
        <w:gridCol w:w="2122"/>
        <w:gridCol w:w="8334"/>
      </w:tblGrid>
      <w:tr w:rsidR="00FD03D3" w14:paraId="312528D3" w14:textId="77777777" w:rsidTr="00FD03D3">
        <w:tc>
          <w:tcPr>
            <w:tcW w:w="2122" w:type="dxa"/>
            <w:vAlign w:val="center"/>
          </w:tcPr>
          <w:p w14:paraId="57B6EB1B" w14:textId="10B98F92" w:rsidR="00FD03D3" w:rsidRPr="00FD03D3" w:rsidRDefault="00FD03D3" w:rsidP="00FD03D3">
            <w:pPr>
              <w:jc w:val="center"/>
              <w:rPr>
                <w:b/>
                <w:bCs/>
                <w:sz w:val="52"/>
                <w:szCs w:val="52"/>
              </w:rPr>
            </w:pPr>
            <w:r w:rsidRPr="00FD03D3">
              <w:rPr>
                <w:b/>
                <w:bCs/>
                <w:sz w:val="52"/>
                <w:szCs w:val="52"/>
              </w:rPr>
              <w:t>1</w:t>
            </w:r>
          </w:p>
        </w:tc>
        <w:tc>
          <w:tcPr>
            <w:tcW w:w="8334" w:type="dxa"/>
          </w:tcPr>
          <w:p w14:paraId="443FB795" w14:textId="77777777" w:rsidR="00FD03D3" w:rsidRDefault="00FD03D3"/>
          <w:p w14:paraId="1F2FEC80" w14:textId="77777777" w:rsidR="00FD03D3" w:rsidRDefault="00FD03D3"/>
          <w:p w14:paraId="3084771D" w14:textId="77777777" w:rsidR="00FD03D3" w:rsidRDefault="00FD03D3"/>
          <w:p w14:paraId="1F664300" w14:textId="2CD989B4" w:rsidR="00FD03D3" w:rsidRDefault="00FD03D3"/>
        </w:tc>
      </w:tr>
      <w:tr w:rsidR="00FD03D3" w14:paraId="4E5EA241" w14:textId="77777777" w:rsidTr="00FD03D3">
        <w:tc>
          <w:tcPr>
            <w:tcW w:w="2122" w:type="dxa"/>
            <w:vAlign w:val="center"/>
          </w:tcPr>
          <w:p w14:paraId="799BE79D" w14:textId="39C596CD" w:rsidR="00FD03D3" w:rsidRPr="00FD03D3" w:rsidRDefault="00FD03D3" w:rsidP="00FD03D3">
            <w:pPr>
              <w:jc w:val="center"/>
              <w:rPr>
                <w:b/>
                <w:bCs/>
                <w:sz w:val="52"/>
                <w:szCs w:val="52"/>
              </w:rPr>
            </w:pPr>
            <w:r w:rsidRPr="00FD03D3">
              <w:rPr>
                <w:b/>
                <w:bCs/>
                <w:sz w:val="52"/>
                <w:szCs w:val="52"/>
              </w:rPr>
              <w:t>2</w:t>
            </w:r>
          </w:p>
        </w:tc>
        <w:tc>
          <w:tcPr>
            <w:tcW w:w="8334" w:type="dxa"/>
          </w:tcPr>
          <w:p w14:paraId="59B79908" w14:textId="0E36B355" w:rsidR="00FD03D3" w:rsidRDefault="00FD03D3"/>
          <w:p w14:paraId="638A79FA" w14:textId="77777777" w:rsidR="00FD03D3" w:rsidRDefault="00FD03D3"/>
          <w:p w14:paraId="27C5CE87" w14:textId="77777777" w:rsidR="00FD03D3" w:rsidRDefault="00FD03D3"/>
          <w:p w14:paraId="6D115E61" w14:textId="64DA5A44" w:rsidR="00FD03D3" w:rsidRDefault="00FD03D3"/>
        </w:tc>
      </w:tr>
      <w:tr w:rsidR="00FD03D3" w14:paraId="67093702" w14:textId="77777777" w:rsidTr="00FD03D3">
        <w:tc>
          <w:tcPr>
            <w:tcW w:w="2122" w:type="dxa"/>
            <w:vAlign w:val="center"/>
          </w:tcPr>
          <w:p w14:paraId="1F836A90" w14:textId="6C370A3D" w:rsidR="00FD03D3" w:rsidRPr="00FD03D3" w:rsidRDefault="00FD03D3" w:rsidP="00FD03D3">
            <w:pPr>
              <w:jc w:val="center"/>
              <w:rPr>
                <w:b/>
                <w:bCs/>
                <w:sz w:val="52"/>
                <w:szCs w:val="52"/>
              </w:rPr>
            </w:pPr>
            <w:r w:rsidRPr="00FD03D3">
              <w:rPr>
                <w:b/>
                <w:bCs/>
                <w:sz w:val="52"/>
                <w:szCs w:val="52"/>
              </w:rPr>
              <w:t>3</w:t>
            </w:r>
          </w:p>
        </w:tc>
        <w:tc>
          <w:tcPr>
            <w:tcW w:w="8334" w:type="dxa"/>
          </w:tcPr>
          <w:p w14:paraId="29924946" w14:textId="77777777" w:rsidR="00FD03D3" w:rsidRDefault="00FD03D3"/>
          <w:p w14:paraId="4D42940E" w14:textId="6A90D321" w:rsidR="00FD03D3" w:rsidRDefault="00FD03D3"/>
          <w:p w14:paraId="51007AC5" w14:textId="77777777" w:rsidR="00FD03D3" w:rsidRDefault="00FD03D3"/>
          <w:p w14:paraId="0F9BCCB7" w14:textId="4F821A95" w:rsidR="00FD03D3" w:rsidRDefault="00FD03D3"/>
        </w:tc>
      </w:tr>
      <w:tr w:rsidR="00FD03D3" w14:paraId="1D752201" w14:textId="77777777" w:rsidTr="00FD03D3">
        <w:tc>
          <w:tcPr>
            <w:tcW w:w="2122" w:type="dxa"/>
            <w:vAlign w:val="center"/>
          </w:tcPr>
          <w:p w14:paraId="67904036" w14:textId="1690C936" w:rsidR="00FD03D3" w:rsidRPr="00FD03D3" w:rsidRDefault="00FD03D3" w:rsidP="00FD03D3">
            <w:pPr>
              <w:jc w:val="center"/>
              <w:rPr>
                <w:b/>
                <w:bCs/>
                <w:sz w:val="52"/>
                <w:szCs w:val="52"/>
              </w:rPr>
            </w:pPr>
            <w:r w:rsidRPr="00FD03D3">
              <w:rPr>
                <w:b/>
                <w:bCs/>
                <w:sz w:val="52"/>
                <w:szCs w:val="52"/>
              </w:rPr>
              <w:t>4</w:t>
            </w:r>
          </w:p>
        </w:tc>
        <w:tc>
          <w:tcPr>
            <w:tcW w:w="8334" w:type="dxa"/>
          </w:tcPr>
          <w:p w14:paraId="045313B5" w14:textId="77777777" w:rsidR="00FD03D3" w:rsidRDefault="00FD03D3"/>
          <w:p w14:paraId="0FE7ED2A" w14:textId="1A72B2FB" w:rsidR="00FD03D3" w:rsidRDefault="00FD03D3"/>
          <w:p w14:paraId="3D4911BD" w14:textId="77777777" w:rsidR="00FD03D3" w:rsidRDefault="00FD03D3"/>
          <w:p w14:paraId="23FC3475" w14:textId="377EA0B4" w:rsidR="00FD03D3" w:rsidRDefault="00FD03D3"/>
        </w:tc>
      </w:tr>
      <w:tr w:rsidR="00FD03D3" w14:paraId="636068FA" w14:textId="77777777" w:rsidTr="00FD03D3">
        <w:tc>
          <w:tcPr>
            <w:tcW w:w="2122" w:type="dxa"/>
            <w:vAlign w:val="center"/>
          </w:tcPr>
          <w:p w14:paraId="31A64E5D" w14:textId="4B83EA9E" w:rsidR="00FD03D3" w:rsidRPr="00FD03D3" w:rsidRDefault="00FD03D3" w:rsidP="00FD03D3">
            <w:pPr>
              <w:jc w:val="center"/>
              <w:rPr>
                <w:b/>
                <w:bCs/>
                <w:sz w:val="52"/>
                <w:szCs w:val="52"/>
              </w:rPr>
            </w:pPr>
            <w:r w:rsidRPr="00FD03D3">
              <w:rPr>
                <w:b/>
                <w:bCs/>
                <w:sz w:val="52"/>
                <w:szCs w:val="52"/>
              </w:rPr>
              <w:t>5</w:t>
            </w:r>
          </w:p>
        </w:tc>
        <w:tc>
          <w:tcPr>
            <w:tcW w:w="8334" w:type="dxa"/>
          </w:tcPr>
          <w:p w14:paraId="49E3B250" w14:textId="373A4F3C" w:rsidR="00FD03D3" w:rsidRDefault="00FD03D3"/>
          <w:p w14:paraId="52FE86E3" w14:textId="77777777" w:rsidR="00FD03D3" w:rsidRDefault="00FD03D3"/>
          <w:p w14:paraId="396374A5" w14:textId="77777777" w:rsidR="00FD03D3" w:rsidRDefault="00FD03D3"/>
          <w:p w14:paraId="541922FF" w14:textId="4FF9B361" w:rsidR="00FD03D3" w:rsidRDefault="00FD03D3"/>
        </w:tc>
      </w:tr>
      <w:tr w:rsidR="00FD03D3" w14:paraId="52D65BED" w14:textId="77777777" w:rsidTr="00FD03D3">
        <w:tc>
          <w:tcPr>
            <w:tcW w:w="2122" w:type="dxa"/>
            <w:vAlign w:val="center"/>
          </w:tcPr>
          <w:p w14:paraId="04A81E95" w14:textId="1ECC8C9D" w:rsidR="00FD03D3" w:rsidRPr="00FD03D3" w:rsidRDefault="00FD03D3" w:rsidP="00FD03D3">
            <w:pPr>
              <w:jc w:val="center"/>
              <w:rPr>
                <w:b/>
                <w:bCs/>
                <w:sz w:val="52"/>
                <w:szCs w:val="52"/>
              </w:rPr>
            </w:pPr>
            <w:r w:rsidRPr="00FD03D3">
              <w:rPr>
                <w:b/>
                <w:bCs/>
                <w:sz w:val="52"/>
                <w:szCs w:val="52"/>
              </w:rPr>
              <w:t>6</w:t>
            </w:r>
          </w:p>
        </w:tc>
        <w:tc>
          <w:tcPr>
            <w:tcW w:w="8334" w:type="dxa"/>
          </w:tcPr>
          <w:p w14:paraId="0D585B8C" w14:textId="77777777" w:rsidR="00FD03D3" w:rsidRDefault="00FD03D3"/>
          <w:p w14:paraId="65B79C72" w14:textId="0989A75B" w:rsidR="00FD03D3" w:rsidRDefault="00FD03D3"/>
          <w:p w14:paraId="00E60F53" w14:textId="77777777" w:rsidR="00FD03D3" w:rsidRDefault="00FD03D3"/>
          <w:p w14:paraId="40A9F2DA" w14:textId="5E43AFAE" w:rsidR="00FD03D3" w:rsidRDefault="00FD03D3"/>
        </w:tc>
      </w:tr>
      <w:tr w:rsidR="00FD03D3" w14:paraId="22838B13" w14:textId="77777777" w:rsidTr="00FD03D3">
        <w:tc>
          <w:tcPr>
            <w:tcW w:w="2122" w:type="dxa"/>
            <w:vAlign w:val="center"/>
          </w:tcPr>
          <w:p w14:paraId="04917EEC" w14:textId="283B1504" w:rsidR="00FD03D3" w:rsidRPr="00FD03D3" w:rsidRDefault="00FD03D3" w:rsidP="00FD03D3">
            <w:pPr>
              <w:jc w:val="center"/>
              <w:rPr>
                <w:b/>
                <w:bCs/>
                <w:sz w:val="52"/>
                <w:szCs w:val="52"/>
              </w:rPr>
            </w:pPr>
            <w:r w:rsidRPr="00FD03D3">
              <w:rPr>
                <w:b/>
                <w:bCs/>
                <w:sz w:val="52"/>
                <w:szCs w:val="52"/>
              </w:rPr>
              <w:t>7</w:t>
            </w:r>
          </w:p>
        </w:tc>
        <w:tc>
          <w:tcPr>
            <w:tcW w:w="8334" w:type="dxa"/>
          </w:tcPr>
          <w:p w14:paraId="119B73B3" w14:textId="77777777" w:rsidR="00FD03D3" w:rsidRDefault="00FD03D3"/>
          <w:p w14:paraId="58FF8950" w14:textId="14E69EA6" w:rsidR="00FD03D3" w:rsidRDefault="00FD03D3"/>
          <w:p w14:paraId="6E610252" w14:textId="77777777" w:rsidR="00FD03D3" w:rsidRDefault="00FD03D3"/>
          <w:p w14:paraId="5CBEE5D2" w14:textId="7B326FFF" w:rsidR="00FD03D3" w:rsidRDefault="00FD03D3"/>
        </w:tc>
      </w:tr>
      <w:tr w:rsidR="00FD03D3" w14:paraId="3EFCC8BD" w14:textId="77777777" w:rsidTr="00FD03D3">
        <w:tc>
          <w:tcPr>
            <w:tcW w:w="2122" w:type="dxa"/>
            <w:vAlign w:val="center"/>
          </w:tcPr>
          <w:p w14:paraId="2B7B0CF4" w14:textId="7DA1F3D8" w:rsidR="00FD03D3" w:rsidRPr="00FD03D3" w:rsidRDefault="00FD03D3" w:rsidP="00FD03D3">
            <w:pPr>
              <w:jc w:val="center"/>
              <w:rPr>
                <w:b/>
                <w:bCs/>
                <w:sz w:val="52"/>
                <w:szCs w:val="52"/>
              </w:rPr>
            </w:pPr>
            <w:r w:rsidRPr="00FD03D3">
              <w:rPr>
                <w:b/>
                <w:bCs/>
                <w:sz w:val="52"/>
                <w:szCs w:val="52"/>
              </w:rPr>
              <w:t>8</w:t>
            </w:r>
          </w:p>
        </w:tc>
        <w:tc>
          <w:tcPr>
            <w:tcW w:w="8334" w:type="dxa"/>
          </w:tcPr>
          <w:p w14:paraId="3D36DE4D" w14:textId="77777777" w:rsidR="00FD03D3" w:rsidRDefault="00FD03D3"/>
          <w:p w14:paraId="3E591975" w14:textId="1AA2FC17" w:rsidR="00FD03D3" w:rsidRDefault="00FD03D3"/>
          <w:p w14:paraId="79ADB6A0" w14:textId="77777777" w:rsidR="00FD03D3" w:rsidRDefault="00FD03D3"/>
          <w:p w14:paraId="2AACB732" w14:textId="418FA27B" w:rsidR="00FD03D3" w:rsidRDefault="00FD03D3"/>
        </w:tc>
      </w:tr>
      <w:tr w:rsidR="00FD03D3" w14:paraId="32302EF2" w14:textId="77777777" w:rsidTr="00FD03D3">
        <w:tc>
          <w:tcPr>
            <w:tcW w:w="2122" w:type="dxa"/>
            <w:vAlign w:val="center"/>
          </w:tcPr>
          <w:p w14:paraId="4D362FD0" w14:textId="70661F0D" w:rsidR="00FD03D3" w:rsidRPr="00FD03D3" w:rsidRDefault="00FD03D3" w:rsidP="00FD03D3">
            <w:pPr>
              <w:jc w:val="center"/>
              <w:rPr>
                <w:b/>
                <w:bCs/>
                <w:sz w:val="52"/>
                <w:szCs w:val="52"/>
              </w:rPr>
            </w:pPr>
            <w:r w:rsidRPr="00FD03D3">
              <w:rPr>
                <w:b/>
                <w:bCs/>
                <w:sz w:val="52"/>
                <w:szCs w:val="52"/>
              </w:rPr>
              <w:t>9</w:t>
            </w:r>
          </w:p>
        </w:tc>
        <w:tc>
          <w:tcPr>
            <w:tcW w:w="8334" w:type="dxa"/>
          </w:tcPr>
          <w:p w14:paraId="42250B3B" w14:textId="184401C7" w:rsidR="00FD03D3" w:rsidRDefault="00FD03D3"/>
          <w:p w14:paraId="0404E745" w14:textId="77777777" w:rsidR="00FD03D3" w:rsidRDefault="00FD03D3"/>
          <w:p w14:paraId="208C4DC1" w14:textId="77777777" w:rsidR="00FD03D3" w:rsidRDefault="00FD03D3"/>
          <w:p w14:paraId="32D50BBD" w14:textId="4F4EE3F7" w:rsidR="00FD03D3" w:rsidRDefault="00FD03D3"/>
        </w:tc>
      </w:tr>
      <w:tr w:rsidR="00FD03D3" w14:paraId="358CAA18" w14:textId="77777777" w:rsidTr="00FD03D3">
        <w:tc>
          <w:tcPr>
            <w:tcW w:w="2122" w:type="dxa"/>
            <w:vAlign w:val="center"/>
          </w:tcPr>
          <w:p w14:paraId="65507E80" w14:textId="6BA1AD9A" w:rsidR="00FD03D3" w:rsidRPr="00FD03D3" w:rsidRDefault="00FD03D3" w:rsidP="00FD03D3">
            <w:pPr>
              <w:jc w:val="center"/>
              <w:rPr>
                <w:b/>
                <w:bCs/>
                <w:sz w:val="52"/>
                <w:szCs w:val="52"/>
              </w:rPr>
            </w:pPr>
            <w:r w:rsidRPr="00FD03D3">
              <w:rPr>
                <w:b/>
                <w:bCs/>
                <w:sz w:val="52"/>
                <w:szCs w:val="52"/>
              </w:rPr>
              <w:t>10</w:t>
            </w:r>
          </w:p>
        </w:tc>
        <w:tc>
          <w:tcPr>
            <w:tcW w:w="8334" w:type="dxa"/>
          </w:tcPr>
          <w:p w14:paraId="27B27C42" w14:textId="77777777" w:rsidR="00FD03D3" w:rsidRDefault="00FD03D3"/>
          <w:p w14:paraId="4504416E" w14:textId="4B28E97A" w:rsidR="00FD03D3" w:rsidRDefault="00FD03D3"/>
          <w:p w14:paraId="7B91DBFC" w14:textId="77777777" w:rsidR="00FD03D3" w:rsidRDefault="00FD03D3"/>
          <w:p w14:paraId="5C11E50A" w14:textId="0555BB6F" w:rsidR="00FD03D3" w:rsidRDefault="00FD03D3"/>
        </w:tc>
      </w:tr>
    </w:tbl>
    <w:p w14:paraId="3D1035A4" w14:textId="3EC03D1F" w:rsidR="00E975C8" w:rsidRDefault="00E975C8"/>
    <w:p w14:paraId="7BC93901" w14:textId="719CC5FC" w:rsidR="00E975C8" w:rsidRDefault="00E975C8"/>
    <w:p w14:paraId="266440AC" w14:textId="6F11BE27" w:rsidR="00E975C8" w:rsidRDefault="00E975C8"/>
    <w:p w14:paraId="16B8DCCD" w14:textId="01C13536" w:rsidR="00E975C8" w:rsidRDefault="00E975C8"/>
    <w:p w14:paraId="61475880" w14:textId="372CED76" w:rsidR="00E975C8" w:rsidRDefault="00184D0D" w:rsidP="00184D0D">
      <w:pPr>
        <w:ind w:firstLine="360"/>
        <w:rPr>
          <w:b/>
          <w:bCs/>
          <w:color w:val="FFFFFF" w:themeColor="background1"/>
          <w:sz w:val="48"/>
          <w:szCs w:val="48"/>
          <w:u w:val="single"/>
        </w:rPr>
      </w:pPr>
      <w:r w:rsidRPr="00184D0D">
        <w:rPr>
          <w:noProof/>
          <w:lang w:bidi="nl-NL"/>
        </w:rPr>
        <w:lastRenderedPageBreak/>
        <mc:AlternateContent>
          <mc:Choice Requires="wps">
            <w:drawing>
              <wp:anchor distT="0" distB="0" distL="114300" distR="114300" simplePos="0" relativeHeight="251815936" behindDoc="1" locked="0" layoutInCell="1" allowOverlap="1" wp14:anchorId="08C5F08B" wp14:editId="503FEE28">
                <wp:simplePos x="0" y="0"/>
                <wp:positionH relativeFrom="column">
                  <wp:posOffset>-476250</wp:posOffset>
                </wp:positionH>
                <wp:positionV relativeFrom="paragraph">
                  <wp:posOffset>-439420</wp:posOffset>
                </wp:positionV>
                <wp:extent cx="6838950" cy="10772775"/>
                <wp:effectExtent l="0" t="0" r="0" b="9525"/>
                <wp:wrapNone/>
                <wp:docPr id="93" name="Rechthoek 93" title="Rechthoek"/>
                <wp:cNvGraphicFramePr/>
                <a:graphic xmlns:a="http://schemas.openxmlformats.org/drawingml/2006/main">
                  <a:graphicData uri="http://schemas.microsoft.com/office/word/2010/wordprocessingShape">
                    <wps:wsp>
                      <wps:cNvSpPr/>
                      <wps:spPr>
                        <a:xfrm flipH="1">
                          <a:off x="0" y="0"/>
                          <a:ext cx="6838950" cy="10772775"/>
                        </a:xfrm>
                        <a:prstGeom prst="rect">
                          <a:avLst/>
                        </a:prstGeom>
                        <a:solidFill>
                          <a:srgbClr val="293A4C"/>
                        </a:solidFill>
                        <a:ln w="12700" cap="flat" cmpd="sng" algn="ctr">
                          <a:noFill/>
                          <a:prstDash val="solid"/>
                          <a:miter lim="800000"/>
                        </a:ln>
                        <a:effectLst/>
                      </wps:spPr>
                      <wps:txbx>
                        <w:txbxContent>
                          <w:p w14:paraId="4DC1ABBE" w14:textId="77777777" w:rsidR="00184D0D" w:rsidRDefault="00184D0D" w:rsidP="00184D0D">
                            <w:pPr>
                              <w:jc w:val="center"/>
                            </w:pPr>
                          </w:p>
                          <w:p w14:paraId="19E67457" w14:textId="77777777" w:rsidR="00184D0D" w:rsidRDefault="00184D0D" w:rsidP="00184D0D"/>
                          <w:p w14:paraId="4D3D3B15" w14:textId="1A999B68" w:rsidR="00184D0D" w:rsidRDefault="00184D0D" w:rsidP="00184D0D">
                            <w:pPr>
                              <w:ind w:left="1134"/>
                            </w:pPr>
                          </w:p>
                          <w:p w14:paraId="11EBAB11" w14:textId="64E15432" w:rsidR="00184D0D" w:rsidRDefault="00184D0D" w:rsidP="00184D0D">
                            <w:pPr>
                              <w:ind w:left="1134"/>
                            </w:pPr>
                          </w:p>
                          <w:p w14:paraId="3367FBA0" w14:textId="77777777" w:rsidR="00184D0D" w:rsidRDefault="00184D0D" w:rsidP="00184D0D">
                            <w:pPr>
                              <w:ind w:left="1134"/>
                            </w:pPr>
                          </w:p>
                          <w:p w14:paraId="63F7B833" w14:textId="77777777" w:rsidR="00184D0D" w:rsidRDefault="00184D0D" w:rsidP="00184D0D">
                            <w:pPr>
                              <w:ind w:left="1134"/>
                            </w:pPr>
                          </w:p>
                          <w:p w14:paraId="28A5D723" w14:textId="705FBD84" w:rsidR="00184D0D" w:rsidRDefault="00184D0D" w:rsidP="00184D0D">
                            <w:pPr>
                              <w:ind w:left="1134"/>
                            </w:pPr>
                          </w:p>
                          <w:p w14:paraId="29F93914" w14:textId="77777777" w:rsidR="00184D0D" w:rsidRDefault="00184D0D" w:rsidP="00184D0D"/>
                          <w:p w14:paraId="590F6EA2" w14:textId="77777777" w:rsidR="00184D0D" w:rsidRDefault="00184D0D" w:rsidP="00184D0D"/>
                          <w:p w14:paraId="401429CC" w14:textId="77777777" w:rsidR="00184D0D" w:rsidRDefault="00184D0D" w:rsidP="00184D0D"/>
                          <w:p w14:paraId="609454FE" w14:textId="77777777" w:rsidR="00184D0D" w:rsidRDefault="00184D0D" w:rsidP="00184D0D"/>
                          <w:p w14:paraId="358D84F7" w14:textId="77777777" w:rsidR="00184D0D" w:rsidRDefault="00184D0D" w:rsidP="00184D0D"/>
                          <w:p w14:paraId="1132D8C4" w14:textId="77777777" w:rsidR="00184D0D" w:rsidRDefault="00184D0D" w:rsidP="00184D0D"/>
                          <w:p w14:paraId="66B2934B" w14:textId="77777777" w:rsidR="00184D0D" w:rsidRDefault="00184D0D" w:rsidP="00184D0D"/>
                          <w:p w14:paraId="6BC99802" w14:textId="77777777" w:rsidR="00184D0D" w:rsidRDefault="00184D0D" w:rsidP="00184D0D"/>
                          <w:p w14:paraId="2FD976EB" w14:textId="77777777" w:rsidR="00184D0D" w:rsidRDefault="00184D0D" w:rsidP="00184D0D"/>
                          <w:p w14:paraId="44B3E851" w14:textId="77777777" w:rsidR="00184D0D" w:rsidRDefault="00184D0D" w:rsidP="00184D0D"/>
                          <w:p w14:paraId="44E44830" w14:textId="77777777" w:rsidR="00184D0D" w:rsidRDefault="00184D0D" w:rsidP="00184D0D"/>
                          <w:p w14:paraId="04B22E56" w14:textId="77777777" w:rsidR="00184D0D" w:rsidRDefault="00184D0D" w:rsidP="00184D0D"/>
                          <w:p w14:paraId="42A84500" w14:textId="77777777" w:rsidR="00184D0D" w:rsidRDefault="00184D0D" w:rsidP="00184D0D"/>
                          <w:p w14:paraId="4C6BEDD6" w14:textId="77777777" w:rsidR="00184D0D" w:rsidRDefault="00184D0D" w:rsidP="00184D0D"/>
                          <w:p w14:paraId="6390069A" w14:textId="77777777" w:rsidR="00184D0D" w:rsidRDefault="00184D0D" w:rsidP="00184D0D"/>
                          <w:p w14:paraId="275A3650" w14:textId="77777777" w:rsidR="00184D0D" w:rsidRDefault="00184D0D" w:rsidP="00184D0D"/>
                          <w:p w14:paraId="4AE251E9" w14:textId="77777777" w:rsidR="00184D0D" w:rsidRDefault="00184D0D" w:rsidP="00184D0D"/>
                          <w:p w14:paraId="676D2FFC" w14:textId="289EFF64" w:rsidR="00184D0D" w:rsidRDefault="00184D0D" w:rsidP="00184D0D"/>
                          <w:p w14:paraId="62D6B64E" w14:textId="77777777" w:rsidR="00184D0D" w:rsidRDefault="00184D0D" w:rsidP="00184D0D"/>
                          <w:p w14:paraId="621CAD6B" w14:textId="77777777" w:rsidR="00184D0D" w:rsidRDefault="00184D0D" w:rsidP="00184D0D"/>
                          <w:p w14:paraId="0135CEF9" w14:textId="77777777" w:rsidR="00184D0D" w:rsidRDefault="00184D0D" w:rsidP="00184D0D"/>
                          <w:p w14:paraId="0851C58E" w14:textId="77777777" w:rsidR="00184D0D" w:rsidRDefault="00184D0D" w:rsidP="00184D0D"/>
                          <w:p w14:paraId="44149AAD" w14:textId="77777777" w:rsidR="00184D0D" w:rsidRDefault="00184D0D" w:rsidP="00184D0D"/>
                          <w:p w14:paraId="657EA5C4" w14:textId="77777777" w:rsidR="00184D0D" w:rsidRDefault="00184D0D" w:rsidP="00184D0D"/>
                          <w:p w14:paraId="46AA3A4D" w14:textId="77777777" w:rsidR="00184D0D" w:rsidRDefault="00184D0D" w:rsidP="00184D0D"/>
                          <w:p w14:paraId="0B8B7D9C" w14:textId="77777777" w:rsidR="00184D0D" w:rsidRDefault="00184D0D" w:rsidP="00184D0D"/>
                          <w:p w14:paraId="015E70CA" w14:textId="77777777" w:rsidR="00184D0D" w:rsidRDefault="00184D0D" w:rsidP="00184D0D"/>
                          <w:p w14:paraId="1F19A1D1" w14:textId="77777777" w:rsidR="00184D0D" w:rsidRDefault="00184D0D" w:rsidP="00184D0D"/>
                          <w:p w14:paraId="35619DC1" w14:textId="77777777" w:rsidR="00184D0D" w:rsidRDefault="00184D0D" w:rsidP="00184D0D">
                            <w:pPr>
                              <w:jc w:val="center"/>
                            </w:pPr>
                          </w:p>
                          <w:p w14:paraId="7CEDB762" w14:textId="77777777" w:rsidR="00184D0D" w:rsidRDefault="00184D0D" w:rsidP="00184D0D">
                            <w:pPr>
                              <w:jc w:val="center"/>
                            </w:pPr>
                          </w:p>
                          <w:p w14:paraId="46A130FC" w14:textId="77777777" w:rsidR="00184D0D" w:rsidRDefault="00184D0D" w:rsidP="00184D0D">
                            <w:pPr>
                              <w:jc w:val="center"/>
                            </w:pPr>
                          </w:p>
                          <w:p w14:paraId="30E117E1" w14:textId="77777777" w:rsidR="00184D0D" w:rsidRDefault="00184D0D" w:rsidP="00184D0D">
                            <w:pPr>
                              <w:jc w:val="center"/>
                            </w:pPr>
                          </w:p>
                          <w:p w14:paraId="465DCE88" w14:textId="77777777" w:rsidR="00184D0D" w:rsidRDefault="00184D0D" w:rsidP="00184D0D">
                            <w:pPr>
                              <w:jc w:val="center"/>
                            </w:pPr>
                          </w:p>
                          <w:p w14:paraId="17C90F4D" w14:textId="77777777" w:rsidR="00184D0D" w:rsidRDefault="00184D0D" w:rsidP="00184D0D">
                            <w:pPr>
                              <w:jc w:val="center"/>
                            </w:pPr>
                          </w:p>
                          <w:p w14:paraId="175CB2ED" w14:textId="77777777" w:rsidR="00184D0D" w:rsidRDefault="00184D0D" w:rsidP="00184D0D">
                            <w:pPr>
                              <w:jc w:val="center"/>
                            </w:pPr>
                          </w:p>
                          <w:p w14:paraId="5A48D92E" w14:textId="77777777" w:rsidR="00184D0D" w:rsidRDefault="00184D0D" w:rsidP="00184D0D">
                            <w:pPr>
                              <w:jc w:val="center"/>
                            </w:pPr>
                          </w:p>
                          <w:p w14:paraId="37C0A48F" w14:textId="77777777" w:rsidR="00184D0D" w:rsidRDefault="00184D0D" w:rsidP="00184D0D">
                            <w:pPr>
                              <w:jc w:val="center"/>
                            </w:pPr>
                          </w:p>
                          <w:p w14:paraId="7475DC89" w14:textId="77777777" w:rsidR="00184D0D" w:rsidRDefault="00184D0D" w:rsidP="00184D0D">
                            <w:pPr>
                              <w:jc w:val="center"/>
                            </w:pPr>
                          </w:p>
                          <w:p w14:paraId="689A64C2" w14:textId="77777777" w:rsidR="00184D0D" w:rsidRDefault="00184D0D" w:rsidP="00184D0D">
                            <w:pPr>
                              <w:jc w:val="center"/>
                            </w:pPr>
                          </w:p>
                          <w:p w14:paraId="06186363" w14:textId="77777777" w:rsidR="00184D0D" w:rsidRDefault="00184D0D" w:rsidP="00184D0D">
                            <w:pPr>
                              <w:jc w:val="center"/>
                            </w:pPr>
                          </w:p>
                          <w:p w14:paraId="70A97892" w14:textId="77777777" w:rsidR="00184D0D" w:rsidRDefault="00184D0D" w:rsidP="00184D0D">
                            <w:pPr>
                              <w:jc w:val="center"/>
                            </w:pPr>
                          </w:p>
                          <w:p w14:paraId="30836E4E" w14:textId="77777777" w:rsidR="00184D0D" w:rsidRDefault="00184D0D" w:rsidP="00184D0D">
                            <w:pPr>
                              <w:jc w:val="center"/>
                            </w:pPr>
                          </w:p>
                          <w:p w14:paraId="3D2B6427" w14:textId="77777777" w:rsidR="00184D0D" w:rsidRDefault="00184D0D" w:rsidP="00184D0D">
                            <w:pPr>
                              <w:jc w:val="center"/>
                            </w:pPr>
                          </w:p>
                          <w:p w14:paraId="44AE0063" w14:textId="77777777" w:rsidR="00184D0D" w:rsidRDefault="00184D0D" w:rsidP="00184D0D">
                            <w:pPr>
                              <w:jc w:val="center"/>
                            </w:pPr>
                          </w:p>
                          <w:p w14:paraId="6251B619" w14:textId="77777777" w:rsidR="00184D0D" w:rsidRDefault="00184D0D" w:rsidP="00184D0D">
                            <w:pPr>
                              <w:jc w:val="center"/>
                            </w:pPr>
                          </w:p>
                          <w:p w14:paraId="73C3B8A4" w14:textId="77777777" w:rsidR="00184D0D" w:rsidRDefault="00184D0D" w:rsidP="00184D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C5F08B" id="Rechthoek 93" o:spid="_x0000_s1039" alt="Titel: Rechthoek" style="position:absolute;left:0;text-align:left;margin-left:-37.5pt;margin-top:-34.6pt;width:538.5pt;height:848.25pt;flip:x;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" fillcolor="#293a4c" stroked="f" strokeweight="1pt">
                <v:textbox>
                  <w:txbxContent>
                    <w:p w14:paraId="4DC1ABBE" w14:textId="77777777" w:rsidR="00184D0D" w:rsidRDefault="00184D0D" w:rsidP="00184D0D">
                      <w:pPr>
                        <w:jc w:val="center"/>
                      </w:pPr>
                    </w:p>
                    <w:p w14:paraId="19E67457" w14:textId="77777777" w:rsidR="00184D0D" w:rsidRDefault="00184D0D" w:rsidP="00184D0D"/>
                    <w:p w14:paraId="4D3D3B15" w14:textId="1A999B68" w:rsidR="00184D0D" w:rsidRDefault="00184D0D" w:rsidP="00184D0D">
                      <w:pPr>
                        <w:ind w:left="1134"/>
                      </w:pPr>
                    </w:p>
                    <w:p w14:paraId="11EBAB11" w14:textId="64E15432" w:rsidR="00184D0D" w:rsidRDefault="00184D0D" w:rsidP="00184D0D">
                      <w:pPr>
                        <w:ind w:left="1134"/>
                      </w:pPr>
                    </w:p>
                    <w:p w14:paraId="3367FBA0" w14:textId="77777777" w:rsidR="00184D0D" w:rsidRDefault="00184D0D" w:rsidP="00184D0D">
                      <w:pPr>
                        <w:ind w:left="1134"/>
                      </w:pPr>
                    </w:p>
                    <w:p w14:paraId="63F7B833" w14:textId="77777777" w:rsidR="00184D0D" w:rsidRDefault="00184D0D" w:rsidP="00184D0D">
                      <w:pPr>
                        <w:ind w:left="1134"/>
                      </w:pPr>
                    </w:p>
                    <w:p w14:paraId="28A5D723" w14:textId="705FBD84" w:rsidR="00184D0D" w:rsidRDefault="00184D0D" w:rsidP="00184D0D">
                      <w:pPr>
                        <w:ind w:left="1134"/>
                      </w:pPr>
                    </w:p>
                    <w:p w14:paraId="29F93914" w14:textId="77777777" w:rsidR="00184D0D" w:rsidRDefault="00184D0D" w:rsidP="00184D0D"/>
                    <w:p w14:paraId="590F6EA2" w14:textId="77777777" w:rsidR="00184D0D" w:rsidRDefault="00184D0D" w:rsidP="00184D0D"/>
                    <w:p w14:paraId="401429CC" w14:textId="77777777" w:rsidR="00184D0D" w:rsidRDefault="00184D0D" w:rsidP="00184D0D"/>
                    <w:p w14:paraId="609454FE" w14:textId="77777777" w:rsidR="00184D0D" w:rsidRDefault="00184D0D" w:rsidP="00184D0D"/>
                    <w:p w14:paraId="358D84F7" w14:textId="77777777" w:rsidR="00184D0D" w:rsidRDefault="00184D0D" w:rsidP="00184D0D"/>
                    <w:p w14:paraId="1132D8C4" w14:textId="77777777" w:rsidR="00184D0D" w:rsidRDefault="00184D0D" w:rsidP="00184D0D"/>
                    <w:p w14:paraId="66B2934B" w14:textId="77777777" w:rsidR="00184D0D" w:rsidRDefault="00184D0D" w:rsidP="00184D0D"/>
                    <w:p w14:paraId="6BC99802" w14:textId="77777777" w:rsidR="00184D0D" w:rsidRDefault="00184D0D" w:rsidP="00184D0D"/>
                    <w:p w14:paraId="2FD976EB" w14:textId="77777777" w:rsidR="00184D0D" w:rsidRDefault="00184D0D" w:rsidP="00184D0D"/>
                    <w:p w14:paraId="44B3E851" w14:textId="77777777" w:rsidR="00184D0D" w:rsidRDefault="00184D0D" w:rsidP="00184D0D"/>
                    <w:p w14:paraId="44E44830" w14:textId="77777777" w:rsidR="00184D0D" w:rsidRDefault="00184D0D" w:rsidP="00184D0D"/>
                    <w:p w14:paraId="04B22E56" w14:textId="77777777" w:rsidR="00184D0D" w:rsidRDefault="00184D0D" w:rsidP="00184D0D"/>
                    <w:p w14:paraId="42A84500" w14:textId="77777777" w:rsidR="00184D0D" w:rsidRDefault="00184D0D" w:rsidP="00184D0D"/>
                    <w:p w14:paraId="4C6BEDD6" w14:textId="77777777" w:rsidR="00184D0D" w:rsidRDefault="00184D0D" w:rsidP="00184D0D"/>
                    <w:p w14:paraId="6390069A" w14:textId="77777777" w:rsidR="00184D0D" w:rsidRDefault="00184D0D" w:rsidP="00184D0D"/>
                    <w:p w14:paraId="275A3650" w14:textId="77777777" w:rsidR="00184D0D" w:rsidRDefault="00184D0D" w:rsidP="00184D0D"/>
                    <w:p w14:paraId="4AE251E9" w14:textId="77777777" w:rsidR="00184D0D" w:rsidRDefault="00184D0D" w:rsidP="00184D0D"/>
                    <w:p w14:paraId="676D2FFC" w14:textId="289EFF64" w:rsidR="00184D0D" w:rsidRDefault="00184D0D" w:rsidP="00184D0D"/>
                    <w:p w14:paraId="62D6B64E" w14:textId="77777777" w:rsidR="00184D0D" w:rsidRDefault="00184D0D" w:rsidP="00184D0D"/>
                    <w:p w14:paraId="621CAD6B" w14:textId="77777777" w:rsidR="00184D0D" w:rsidRDefault="00184D0D" w:rsidP="00184D0D"/>
                    <w:p w14:paraId="0135CEF9" w14:textId="77777777" w:rsidR="00184D0D" w:rsidRDefault="00184D0D" w:rsidP="00184D0D"/>
                    <w:p w14:paraId="0851C58E" w14:textId="77777777" w:rsidR="00184D0D" w:rsidRDefault="00184D0D" w:rsidP="00184D0D"/>
                    <w:p w14:paraId="44149AAD" w14:textId="77777777" w:rsidR="00184D0D" w:rsidRDefault="00184D0D" w:rsidP="00184D0D"/>
                    <w:p w14:paraId="657EA5C4" w14:textId="77777777" w:rsidR="00184D0D" w:rsidRDefault="00184D0D" w:rsidP="00184D0D"/>
                    <w:p w14:paraId="46AA3A4D" w14:textId="77777777" w:rsidR="00184D0D" w:rsidRDefault="00184D0D" w:rsidP="00184D0D"/>
                    <w:p w14:paraId="0B8B7D9C" w14:textId="77777777" w:rsidR="00184D0D" w:rsidRDefault="00184D0D" w:rsidP="00184D0D"/>
                    <w:p w14:paraId="015E70CA" w14:textId="77777777" w:rsidR="00184D0D" w:rsidRDefault="00184D0D" w:rsidP="00184D0D"/>
                    <w:p w14:paraId="1F19A1D1" w14:textId="77777777" w:rsidR="00184D0D" w:rsidRDefault="00184D0D" w:rsidP="00184D0D"/>
                    <w:p w14:paraId="35619DC1" w14:textId="77777777" w:rsidR="00184D0D" w:rsidRDefault="00184D0D" w:rsidP="00184D0D">
                      <w:pPr>
                        <w:jc w:val="center"/>
                      </w:pPr>
                    </w:p>
                    <w:p w14:paraId="7CEDB762" w14:textId="77777777" w:rsidR="00184D0D" w:rsidRDefault="00184D0D" w:rsidP="00184D0D">
                      <w:pPr>
                        <w:jc w:val="center"/>
                      </w:pPr>
                    </w:p>
                    <w:p w14:paraId="46A130FC" w14:textId="77777777" w:rsidR="00184D0D" w:rsidRDefault="00184D0D" w:rsidP="00184D0D">
                      <w:pPr>
                        <w:jc w:val="center"/>
                      </w:pPr>
                    </w:p>
                    <w:p w14:paraId="30E117E1" w14:textId="77777777" w:rsidR="00184D0D" w:rsidRDefault="00184D0D" w:rsidP="00184D0D">
                      <w:pPr>
                        <w:jc w:val="center"/>
                      </w:pPr>
                    </w:p>
                    <w:p w14:paraId="465DCE88" w14:textId="77777777" w:rsidR="00184D0D" w:rsidRDefault="00184D0D" w:rsidP="00184D0D">
                      <w:pPr>
                        <w:jc w:val="center"/>
                      </w:pPr>
                    </w:p>
                    <w:p w14:paraId="17C90F4D" w14:textId="77777777" w:rsidR="00184D0D" w:rsidRDefault="00184D0D" w:rsidP="00184D0D">
                      <w:pPr>
                        <w:jc w:val="center"/>
                      </w:pPr>
                    </w:p>
                    <w:p w14:paraId="175CB2ED" w14:textId="77777777" w:rsidR="00184D0D" w:rsidRDefault="00184D0D" w:rsidP="00184D0D">
                      <w:pPr>
                        <w:jc w:val="center"/>
                      </w:pPr>
                    </w:p>
                    <w:p w14:paraId="5A48D92E" w14:textId="77777777" w:rsidR="00184D0D" w:rsidRDefault="00184D0D" w:rsidP="00184D0D">
                      <w:pPr>
                        <w:jc w:val="center"/>
                      </w:pPr>
                    </w:p>
                    <w:p w14:paraId="37C0A48F" w14:textId="77777777" w:rsidR="00184D0D" w:rsidRDefault="00184D0D" w:rsidP="00184D0D">
                      <w:pPr>
                        <w:jc w:val="center"/>
                      </w:pPr>
                    </w:p>
                    <w:p w14:paraId="7475DC89" w14:textId="77777777" w:rsidR="00184D0D" w:rsidRDefault="00184D0D" w:rsidP="00184D0D">
                      <w:pPr>
                        <w:jc w:val="center"/>
                      </w:pPr>
                    </w:p>
                    <w:p w14:paraId="689A64C2" w14:textId="77777777" w:rsidR="00184D0D" w:rsidRDefault="00184D0D" w:rsidP="00184D0D">
                      <w:pPr>
                        <w:jc w:val="center"/>
                      </w:pPr>
                    </w:p>
                    <w:p w14:paraId="06186363" w14:textId="77777777" w:rsidR="00184D0D" w:rsidRDefault="00184D0D" w:rsidP="00184D0D">
                      <w:pPr>
                        <w:jc w:val="center"/>
                      </w:pPr>
                    </w:p>
                    <w:p w14:paraId="70A97892" w14:textId="77777777" w:rsidR="00184D0D" w:rsidRDefault="00184D0D" w:rsidP="00184D0D">
                      <w:pPr>
                        <w:jc w:val="center"/>
                      </w:pPr>
                    </w:p>
                    <w:p w14:paraId="30836E4E" w14:textId="77777777" w:rsidR="00184D0D" w:rsidRDefault="00184D0D" w:rsidP="00184D0D">
                      <w:pPr>
                        <w:jc w:val="center"/>
                      </w:pPr>
                    </w:p>
                    <w:p w14:paraId="3D2B6427" w14:textId="77777777" w:rsidR="00184D0D" w:rsidRDefault="00184D0D" w:rsidP="00184D0D">
                      <w:pPr>
                        <w:jc w:val="center"/>
                      </w:pPr>
                    </w:p>
                    <w:p w14:paraId="44AE0063" w14:textId="77777777" w:rsidR="00184D0D" w:rsidRDefault="00184D0D" w:rsidP="00184D0D">
                      <w:pPr>
                        <w:jc w:val="center"/>
                      </w:pPr>
                    </w:p>
                    <w:p w14:paraId="6251B619" w14:textId="77777777" w:rsidR="00184D0D" w:rsidRDefault="00184D0D" w:rsidP="00184D0D">
                      <w:pPr>
                        <w:jc w:val="center"/>
                      </w:pPr>
                    </w:p>
                    <w:p w14:paraId="73C3B8A4" w14:textId="77777777" w:rsidR="00184D0D" w:rsidRDefault="00184D0D" w:rsidP="00184D0D">
                      <w:pPr>
                        <w:jc w:val="center"/>
                      </w:pPr>
                    </w:p>
                  </w:txbxContent>
                </v:textbox>
              </v:rect>
            </w:pict>
          </mc:Fallback>
        </mc:AlternateContent>
      </w:r>
      <w:r w:rsidR="00FD03D3" w:rsidRPr="00184D0D">
        <w:rPr>
          <w:b/>
          <w:bCs/>
          <w:color w:val="FFFFFF" w:themeColor="background1"/>
          <w:sz w:val="48"/>
          <w:szCs w:val="48"/>
          <w:u w:val="single"/>
        </w:rPr>
        <w:t>Antwoorden</w:t>
      </w:r>
    </w:p>
    <w:p w14:paraId="519E9485" w14:textId="77777777" w:rsidR="00184D0D" w:rsidRPr="00184D0D" w:rsidRDefault="00184D0D">
      <w:pPr>
        <w:rPr>
          <w:b/>
          <w:bCs/>
          <w:color w:val="FFFFFF" w:themeColor="background1"/>
          <w:sz w:val="48"/>
          <w:szCs w:val="48"/>
          <w:u w:val="single"/>
        </w:rPr>
      </w:pPr>
    </w:p>
    <w:p w14:paraId="18AAD737" w14:textId="62345806" w:rsidR="00FD03D3" w:rsidRPr="00184D0D" w:rsidRDefault="00184D0D" w:rsidP="00FD03D3">
      <w:pPr>
        <w:pStyle w:val="Lijstalinea"/>
        <w:numPr>
          <w:ilvl w:val="0"/>
          <w:numId w:val="12"/>
        </w:numPr>
        <w:rPr>
          <w:color w:val="FFFFFF" w:themeColor="background1"/>
          <w:sz w:val="28"/>
          <w:szCs w:val="28"/>
        </w:rPr>
      </w:pPr>
      <w:r w:rsidRPr="00184D0D">
        <w:rPr>
          <w:color w:val="FFFFFF" w:themeColor="background1"/>
          <w:sz w:val="28"/>
          <w:szCs w:val="28"/>
        </w:rPr>
        <w:t xml:space="preserve"> </w:t>
      </w:r>
      <w:r w:rsidR="00A1688E">
        <w:rPr>
          <w:color w:val="FFFFFF" w:themeColor="background1"/>
          <w:sz w:val="28"/>
          <w:szCs w:val="28"/>
        </w:rPr>
        <w:t xml:space="preserve"> </w:t>
      </w:r>
      <w:r w:rsidR="00FD03D3" w:rsidRPr="00184D0D">
        <w:rPr>
          <w:color w:val="FFFFFF" w:themeColor="background1"/>
          <w:sz w:val="28"/>
          <w:szCs w:val="28"/>
        </w:rPr>
        <w:t>Zelf te bepalen wie je fotografeert</w:t>
      </w:r>
    </w:p>
    <w:p w14:paraId="105F889A" w14:textId="6341016C" w:rsidR="00FD03D3" w:rsidRPr="00184D0D" w:rsidRDefault="00184D0D" w:rsidP="00FD03D3">
      <w:pPr>
        <w:pStyle w:val="Lijstalinea"/>
        <w:numPr>
          <w:ilvl w:val="0"/>
          <w:numId w:val="12"/>
        </w:numPr>
        <w:rPr>
          <w:color w:val="FFFFFF" w:themeColor="background1"/>
          <w:sz w:val="28"/>
          <w:szCs w:val="28"/>
        </w:rPr>
      </w:pPr>
      <w:r w:rsidRPr="00184D0D">
        <w:rPr>
          <w:color w:val="FFFFFF" w:themeColor="background1"/>
          <w:sz w:val="28"/>
          <w:szCs w:val="28"/>
        </w:rPr>
        <w:t xml:space="preserve">  </w:t>
      </w:r>
      <w:r w:rsidR="00FD03D3" w:rsidRPr="00184D0D">
        <w:rPr>
          <w:color w:val="FFFFFF" w:themeColor="background1"/>
          <w:sz w:val="28"/>
          <w:szCs w:val="28"/>
        </w:rPr>
        <w:t>Wc papier</w:t>
      </w:r>
    </w:p>
    <w:p w14:paraId="33F38081" w14:textId="00039940" w:rsidR="00FD03D3" w:rsidRPr="00184D0D" w:rsidRDefault="00184D0D" w:rsidP="00FD03D3">
      <w:pPr>
        <w:pStyle w:val="Lijstalinea"/>
        <w:numPr>
          <w:ilvl w:val="0"/>
          <w:numId w:val="12"/>
        </w:numPr>
        <w:rPr>
          <w:color w:val="FFFFFF" w:themeColor="background1"/>
          <w:sz w:val="28"/>
          <w:szCs w:val="28"/>
        </w:rPr>
      </w:pPr>
      <w:r w:rsidRPr="00184D0D">
        <w:rPr>
          <w:color w:val="FFFFFF" w:themeColor="background1"/>
          <w:sz w:val="28"/>
          <w:szCs w:val="28"/>
        </w:rPr>
        <w:t xml:space="preserve">  </w:t>
      </w:r>
      <w:r w:rsidR="00FD03D3" w:rsidRPr="00184D0D">
        <w:rPr>
          <w:color w:val="FFFFFF" w:themeColor="background1"/>
          <w:sz w:val="28"/>
          <w:szCs w:val="28"/>
        </w:rPr>
        <w:t>Geel</w:t>
      </w:r>
    </w:p>
    <w:p w14:paraId="0D55C583" w14:textId="0A6B2614" w:rsidR="00FD03D3" w:rsidRPr="00184D0D" w:rsidRDefault="00184D0D" w:rsidP="00FD03D3">
      <w:pPr>
        <w:pStyle w:val="Lijstalinea"/>
        <w:numPr>
          <w:ilvl w:val="0"/>
          <w:numId w:val="12"/>
        </w:numPr>
        <w:rPr>
          <w:color w:val="FFFFFF" w:themeColor="background1"/>
          <w:sz w:val="28"/>
          <w:szCs w:val="28"/>
        </w:rPr>
      </w:pPr>
      <w:r w:rsidRPr="00184D0D">
        <w:rPr>
          <w:color w:val="FFFFFF" w:themeColor="background1"/>
          <w:sz w:val="28"/>
          <w:szCs w:val="28"/>
        </w:rPr>
        <w:t xml:space="preserve">  </w:t>
      </w:r>
      <w:r w:rsidR="00FD03D3" w:rsidRPr="00184D0D">
        <w:rPr>
          <w:color w:val="FFFFFF" w:themeColor="background1"/>
          <w:sz w:val="28"/>
          <w:szCs w:val="28"/>
        </w:rPr>
        <w:t xml:space="preserve">Mogelijke oplossingen zijn: </w:t>
      </w:r>
      <w:r>
        <w:rPr>
          <w:color w:val="FFFFFF" w:themeColor="background1"/>
          <w:sz w:val="28"/>
          <w:szCs w:val="28"/>
        </w:rPr>
        <w:br/>
        <w:t xml:space="preserve">  </w:t>
      </w:r>
      <w:r w:rsidR="00FD03D3" w:rsidRPr="00184D0D">
        <w:rPr>
          <w:color w:val="FFFFFF" w:themeColor="background1"/>
          <w:sz w:val="28"/>
          <w:szCs w:val="28"/>
        </w:rPr>
        <w:t xml:space="preserve">net, rit, rat, nut, nat, ruit, niet, rein, raat, aten, riant(e), </w:t>
      </w:r>
      <w:r w:rsidRPr="00184D0D">
        <w:rPr>
          <w:color w:val="FFFFFF" w:themeColor="background1"/>
          <w:sz w:val="28"/>
          <w:szCs w:val="28"/>
        </w:rPr>
        <w:t xml:space="preserve">  </w:t>
      </w:r>
      <w:r>
        <w:rPr>
          <w:color w:val="FFFFFF" w:themeColor="background1"/>
          <w:sz w:val="28"/>
          <w:szCs w:val="28"/>
        </w:rPr>
        <w:br/>
        <w:t xml:space="preserve">  </w:t>
      </w:r>
      <w:r w:rsidR="00FD03D3" w:rsidRPr="00184D0D">
        <w:rPr>
          <w:color w:val="FFFFFF" w:themeColor="background1"/>
          <w:sz w:val="28"/>
          <w:szCs w:val="28"/>
        </w:rPr>
        <w:t>of misschien vind je er nog andere…</w:t>
      </w:r>
    </w:p>
    <w:p w14:paraId="40D24E84" w14:textId="6A5B6C59" w:rsidR="00FD03D3" w:rsidRPr="00184D0D" w:rsidRDefault="00184D0D" w:rsidP="00FD03D3">
      <w:pPr>
        <w:pStyle w:val="Lijstalinea"/>
        <w:numPr>
          <w:ilvl w:val="0"/>
          <w:numId w:val="12"/>
        </w:numPr>
        <w:rPr>
          <w:color w:val="FFFFFF" w:themeColor="background1"/>
          <w:sz w:val="28"/>
          <w:szCs w:val="28"/>
        </w:rPr>
      </w:pPr>
      <w:r w:rsidRPr="00184D0D">
        <w:rPr>
          <w:color w:val="FFFFFF" w:themeColor="background1"/>
          <w:sz w:val="28"/>
          <w:szCs w:val="28"/>
        </w:rPr>
        <w:t xml:space="preserve">  </w:t>
      </w:r>
      <w:r w:rsidR="00FD03D3" w:rsidRPr="00184D0D">
        <w:rPr>
          <w:color w:val="FFFFFF" w:themeColor="background1"/>
          <w:sz w:val="28"/>
          <w:szCs w:val="28"/>
        </w:rPr>
        <w:t>Letter U</w:t>
      </w:r>
    </w:p>
    <w:p w14:paraId="7DBD64A3" w14:textId="72F3BEDB" w:rsidR="00FD03D3" w:rsidRPr="00184D0D" w:rsidRDefault="00184D0D" w:rsidP="00FD03D3">
      <w:pPr>
        <w:pStyle w:val="Lijstalinea"/>
        <w:numPr>
          <w:ilvl w:val="0"/>
          <w:numId w:val="12"/>
        </w:numPr>
        <w:rPr>
          <w:color w:val="FFFFFF" w:themeColor="background1"/>
          <w:sz w:val="28"/>
          <w:szCs w:val="28"/>
        </w:rPr>
      </w:pPr>
      <w:r w:rsidRPr="00184D0D">
        <w:rPr>
          <w:color w:val="FFFFFF" w:themeColor="background1"/>
          <w:sz w:val="28"/>
          <w:szCs w:val="28"/>
        </w:rPr>
        <w:t xml:space="preserve">  </w:t>
      </w:r>
      <w:r w:rsidR="00FD03D3" w:rsidRPr="00184D0D">
        <w:rPr>
          <w:color w:val="FFFFFF" w:themeColor="background1"/>
          <w:sz w:val="28"/>
          <w:szCs w:val="28"/>
        </w:rPr>
        <w:t>Tekening 1 = boom en aap en tijger  - Tekening 2 = eend en konijn</w:t>
      </w:r>
    </w:p>
    <w:p w14:paraId="13528003" w14:textId="5A985DEB" w:rsidR="00FD03D3" w:rsidRPr="00184D0D" w:rsidRDefault="00184D0D" w:rsidP="00FD03D3">
      <w:pPr>
        <w:pStyle w:val="Lijstalinea"/>
        <w:numPr>
          <w:ilvl w:val="0"/>
          <w:numId w:val="12"/>
        </w:numPr>
        <w:rPr>
          <w:color w:val="FFFFFF" w:themeColor="background1"/>
          <w:sz w:val="28"/>
          <w:szCs w:val="28"/>
        </w:rPr>
      </w:pPr>
      <w:r w:rsidRPr="00184D0D">
        <w:rPr>
          <w:color w:val="FFFFFF" w:themeColor="background1"/>
          <w:sz w:val="28"/>
          <w:szCs w:val="28"/>
        </w:rPr>
        <w:t xml:space="preserve">  A</w:t>
      </w:r>
    </w:p>
    <w:p w14:paraId="0CC02DA6" w14:textId="4E7DE129" w:rsidR="00184D0D" w:rsidRPr="00184D0D" w:rsidRDefault="00184D0D" w:rsidP="00FD03D3">
      <w:pPr>
        <w:pStyle w:val="Lijstalinea"/>
        <w:numPr>
          <w:ilvl w:val="0"/>
          <w:numId w:val="12"/>
        </w:numPr>
        <w:rPr>
          <w:color w:val="FFFFFF" w:themeColor="background1"/>
          <w:sz w:val="28"/>
          <w:szCs w:val="28"/>
        </w:rPr>
      </w:pPr>
      <w:r w:rsidRPr="00184D0D">
        <w:rPr>
          <w:color w:val="FFFFFF" w:themeColor="background1"/>
          <w:sz w:val="28"/>
          <w:szCs w:val="28"/>
        </w:rPr>
        <w:t xml:space="preserve">  Het is lente</w:t>
      </w:r>
    </w:p>
    <w:p w14:paraId="2C446930" w14:textId="55A0A03C" w:rsidR="00184D0D" w:rsidRPr="00184D0D" w:rsidRDefault="00184D0D" w:rsidP="00FD03D3">
      <w:pPr>
        <w:pStyle w:val="Lijstalinea"/>
        <w:numPr>
          <w:ilvl w:val="0"/>
          <w:numId w:val="12"/>
        </w:numPr>
        <w:rPr>
          <w:color w:val="FFFFFF" w:themeColor="background1"/>
          <w:sz w:val="28"/>
          <w:szCs w:val="28"/>
        </w:rPr>
      </w:pPr>
      <w:r w:rsidRPr="00184D0D">
        <w:rPr>
          <w:color w:val="FFFFFF" w:themeColor="background1"/>
          <w:sz w:val="28"/>
          <w:szCs w:val="28"/>
        </w:rPr>
        <w:t xml:space="preserve">  B (</w:t>
      </w:r>
      <w:proofErr w:type="spellStart"/>
      <w:r w:rsidRPr="00184D0D">
        <w:rPr>
          <w:color w:val="FFFFFF" w:themeColor="background1"/>
          <w:sz w:val="28"/>
          <w:szCs w:val="28"/>
        </w:rPr>
        <w:t>Covid</w:t>
      </w:r>
      <w:proofErr w:type="spellEnd"/>
      <w:r w:rsidRPr="00184D0D">
        <w:rPr>
          <w:color w:val="FFFFFF" w:themeColor="background1"/>
          <w:sz w:val="28"/>
          <w:szCs w:val="28"/>
        </w:rPr>
        <w:t xml:space="preserve"> 19)</w:t>
      </w:r>
    </w:p>
    <w:p w14:paraId="37C71086" w14:textId="3D3B04CE" w:rsidR="00184D0D" w:rsidRPr="00184D0D" w:rsidRDefault="00184D0D" w:rsidP="00184D0D">
      <w:pPr>
        <w:pStyle w:val="Lijstalinea"/>
        <w:numPr>
          <w:ilvl w:val="0"/>
          <w:numId w:val="12"/>
        </w:numPr>
        <w:ind w:left="993" w:firstLine="0"/>
        <w:rPr>
          <w:color w:val="FFFFFF" w:themeColor="background1"/>
          <w:sz w:val="28"/>
          <w:szCs w:val="28"/>
        </w:rPr>
      </w:pPr>
      <w:r w:rsidRPr="00184D0D">
        <w:rPr>
          <w:color w:val="FFFFFF" w:themeColor="background1"/>
          <w:sz w:val="28"/>
          <w:szCs w:val="28"/>
        </w:rPr>
        <w:t xml:space="preserve">  B (Marc van Ranst)</w:t>
      </w:r>
    </w:p>
    <w:p w14:paraId="40F3C1DF" w14:textId="3ED43065" w:rsidR="00FD03D3" w:rsidRDefault="00FD03D3" w:rsidP="00FD03D3">
      <w:pPr>
        <w:ind w:left="720"/>
        <w:rPr>
          <w:color w:val="000000" w:themeColor="text1"/>
          <w:sz w:val="28"/>
          <w:szCs w:val="28"/>
        </w:rPr>
      </w:pPr>
    </w:p>
    <w:p w14:paraId="4B52EC9E" w14:textId="57595EE0" w:rsidR="00FD03D3" w:rsidRPr="00FD03D3" w:rsidRDefault="00184D0D" w:rsidP="00FD03D3">
      <w:pPr>
        <w:ind w:left="720"/>
        <w:rPr>
          <w:color w:val="000000" w:themeColor="text1"/>
          <w:sz w:val="28"/>
          <w:szCs w:val="28"/>
        </w:rPr>
      </w:pPr>
      <w:r>
        <w:rPr>
          <w:noProof/>
        </w:rPr>
        <w:drawing>
          <wp:anchor distT="0" distB="0" distL="114300" distR="114300" simplePos="0" relativeHeight="251816960" behindDoc="0" locked="0" layoutInCell="1" allowOverlap="1" wp14:anchorId="1A7B216C" wp14:editId="259FB85A">
            <wp:simplePos x="0" y="0"/>
            <wp:positionH relativeFrom="column">
              <wp:posOffset>2524125</wp:posOffset>
            </wp:positionH>
            <wp:positionV relativeFrom="paragraph">
              <wp:posOffset>75565</wp:posOffset>
            </wp:positionV>
            <wp:extent cx="4114800" cy="4226825"/>
            <wp:effectExtent l="76200" t="76200" r="57150" b="1393190"/>
            <wp:wrapNone/>
            <wp:docPr id="98" name="Afbeelding 98" descr="Corona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ronavirus"/>
                    <pic:cNvPicPr>
                      <a:picLocks noChangeAspect="1" noChangeArrowheads="1"/>
                    </pic:cNvPicPr>
                  </pic:nvPicPr>
                  <pic:blipFill rotWithShape="1">
                    <a:blip r:embed="rId30">
                      <a:extLst>
                        <a:ext uri="{28A0092B-C50C-407E-A947-70E740481C1C}">
                          <a14:useLocalDpi xmlns:a14="http://schemas.microsoft.com/office/drawing/2010/main" val="0"/>
                        </a:ext>
                      </a:extLst>
                    </a:blip>
                    <a:srcRect l="24520" r="20704"/>
                    <a:stretch/>
                  </pic:blipFill>
                  <pic:spPr bwMode="auto">
                    <a:xfrm>
                      <a:off x="0" y="0"/>
                      <a:ext cx="4114800" cy="4226825"/>
                    </a:xfrm>
                    <a:prstGeom prst="ellipse">
                      <a:avLst/>
                    </a:prstGeom>
                    <a:ln w="63500" cap="rnd">
                      <a:solidFill>
                        <a:schemeClr val="bg1"/>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a:extLst>
                      <a:ext uri="{53640926-AAD7-44D8-BBD7-CCE9431645EC}">
                        <a14:shadowObscured xmlns:a14="http://schemas.microsoft.com/office/drawing/2010/main"/>
                      </a:ext>
                    </a:extLst>
                  </pic:spPr>
                </pic:pic>
              </a:graphicData>
            </a:graphic>
          </wp:anchor>
        </w:drawing>
      </w:r>
    </w:p>
    <w:p w14:paraId="355D257C" w14:textId="009FC883" w:rsidR="00FD03D3" w:rsidRPr="00FD03D3" w:rsidRDefault="00FD03D3">
      <w:pPr>
        <w:rPr>
          <w:color w:val="000000" w:themeColor="text1"/>
        </w:rPr>
      </w:pPr>
    </w:p>
    <w:p w14:paraId="6D8108E9" w14:textId="0DACE60D" w:rsidR="00E975C8" w:rsidRDefault="00E975C8"/>
    <w:p w14:paraId="4C01B22B" w14:textId="781CECFD" w:rsidR="00E975C8" w:rsidRDefault="00E975C8"/>
    <w:p w14:paraId="08BCB028" w14:textId="49BEA6F4" w:rsidR="00E975C8" w:rsidRDefault="00E975C8"/>
    <w:p w14:paraId="3217AFDD" w14:textId="51C2873A" w:rsidR="00E975C8" w:rsidRDefault="00E975C8"/>
    <w:p w14:paraId="2ECAA306" w14:textId="7CCCC974" w:rsidR="00E975C8" w:rsidRDefault="00E975C8"/>
    <w:p w14:paraId="6B8AA8AE" w14:textId="417604A3" w:rsidR="00E975C8" w:rsidRDefault="00E975C8"/>
    <w:p w14:paraId="679CAA91" w14:textId="00487637" w:rsidR="00E975C8" w:rsidRDefault="00E975C8"/>
    <w:p w14:paraId="76EBC0EB" w14:textId="4D54E644" w:rsidR="00E975C8" w:rsidRDefault="00E975C8"/>
    <w:p w14:paraId="4D12A056" w14:textId="5E9DD0B7" w:rsidR="00E975C8" w:rsidRDefault="00E975C8"/>
    <w:sectPr w:rsidR="00E975C8" w:rsidSect="00BB501D">
      <w:pgSz w:w="11906" w:h="16838"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6D4B3D" w14:textId="77777777" w:rsidR="00891C8B" w:rsidRDefault="00891C8B" w:rsidP="00E666C7">
      <w:pPr>
        <w:spacing w:after="0" w:line="240" w:lineRule="auto"/>
      </w:pPr>
      <w:r>
        <w:separator/>
      </w:r>
    </w:p>
  </w:endnote>
  <w:endnote w:type="continuationSeparator" w:id="0">
    <w:p w14:paraId="12CB2A44" w14:textId="77777777" w:rsidR="00891C8B" w:rsidRDefault="00891C8B" w:rsidP="00E666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Demi">
    <w:panose1 w:val="020B0703020102020204"/>
    <w:charset w:val="00"/>
    <w:family w:val="swiss"/>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Franklin Gothic Book">
    <w:panose1 w:val="020B0503020102020204"/>
    <w:charset w:val="00"/>
    <w:family w:val="swiss"/>
    <w:pitch w:val="variable"/>
    <w:sig w:usb0="00000287" w:usb1="00000000" w:usb2="00000000" w:usb3="00000000" w:csb0="0000009F" w:csb1="00000000"/>
  </w:font>
  <w:font w:name="Vivaldi">
    <w:panose1 w:val="03020602050506090804"/>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Emoji">
    <w:panose1 w:val="020B0502040204020203"/>
    <w:charset w:val="00"/>
    <w:family w:val="swiss"/>
    <w:pitch w:val="variable"/>
    <w:sig w:usb0="00000003" w:usb1="02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F0CF3D" w14:textId="77777777" w:rsidR="00891C8B" w:rsidRDefault="00891C8B" w:rsidP="00E666C7">
      <w:pPr>
        <w:spacing w:after="0" w:line="240" w:lineRule="auto"/>
      </w:pPr>
      <w:r>
        <w:separator/>
      </w:r>
    </w:p>
  </w:footnote>
  <w:footnote w:type="continuationSeparator" w:id="0">
    <w:p w14:paraId="34E9751E" w14:textId="77777777" w:rsidR="00891C8B" w:rsidRDefault="00891C8B" w:rsidP="00E666C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4B6CC4"/>
    <w:multiLevelType w:val="hybridMultilevel"/>
    <w:tmpl w:val="ACFA70E2"/>
    <w:lvl w:ilvl="0" w:tplc="F860445E">
      <w:start w:val="1"/>
      <w:numFmt w:val="decimal"/>
      <w:lvlText w:val="%1."/>
      <w:lvlJc w:val="left"/>
      <w:pPr>
        <w:ind w:left="720" w:hanging="360"/>
      </w:pPr>
      <w:rPr>
        <w:rFonts w:hint="default"/>
        <w:b/>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 w15:restartNumberingAfterBreak="0">
    <w:nsid w:val="0D8B41F4"/>
    <w:multiLevelType w:val="hybridMultilevel"/>
    <w:tmpl w:val="FA90F294"/>
    <w:lvl w:ilvl="0" w:tplc="08130015">
      <w:start w:val="1"/>
      <w:numFmt w:val="upperLetter"/>
      <w:lvlText w:val="%1."/>
      <w:lvlJc w:val="left"/>
      <w:pPr>
        <w:ind w:left="1800" w:hanging="360"/>
      </w:pPr>
    </w:lvl>
    <w:lvl w:ilvl="1" w:tplc="08130019" w:tentative="1">
      <w:start w:val="1"/>
      <w:numFmt w:val="lowerLetter"/>
      <w:lvlText w:val="%2."/>
      <w:lvlJc w:val="left"/>
      <w:pPr>
        <w:ind w:left="2520" w:hanging="360"/>
      </w:pPr>
    </w:lvl>
    <w:lvl w:ilvl="2" w:tplc="0813001B" w:tentative="1">
      <w:start w:val="1"/>
      <w:numFmt w:val="lowerRoman"/>
      <w:lvlText w:val="%3."/>
      <w:lvlJc w:val="right"/>
      <w:pPr>
        <w:ind w:left="3240" w:hanging="180"/>
      </w:pPr>
    </w:lvl>
    <w:lvl w:ilvl="3" w:tplc="0813000F" w:tentative="1">
      <w:start w:val="1"/>
      <w:numFmt w:val="decimal"/>
      <w:lvlText w:val="%4."/>
      <w:lvlJc w:val="left"/>
      <w:pPr>
        <w:ind w:left="3960" w:hanging="360"/>
      </w:pPr>
    </w:lvl>
    <w:lvl w:ilvl="4" w:tplc="08130019" w:tentative="1">
      <w:start w:val="1"/>
      <w:numFmt w:val="lowerLetter"/>
      <w:lvlText w:val="%5."/>
      <w:lvlJc w:val="left"/>
      <w:pPr>
        <w:ind w:left="4680" w:hanging="360"/>
      </w:pPr>
    </w:lvl>
    <w:lvl w:ilvl="5" w:tplc="0813001B" w:tentative="1">
      <w:start w:val="1"/>
      <w:numFmt w:val="lowerRoman"/>
      <w:lvlText w:val="%6."/>
      <w:lvlJc w:val="right"/>
      <w:pPr>
        <w:ind w:left="5400" w:hanging="180"/>
      </w:pPr>
    </w:lvl>
    <w:lvl w:ilvl="6" w:tplc="0813000F" w:tentative="1">
      <w:start w:val="1"/>
      <w:numFmt w:val="decimal"/>
      <w:lvlText w:val="%7."/>
      <w:lvlJc w:val="left"/>
      <w:pPr>
        <w:ind w:left="6120" w:hanging="360"/>
      </w:pPr>
    </w:lvl>
    <w:lvl w:ilvl="7" w:tplc="08130019" w:tentative="1">
      <w:start w:val="1"/>
      <w:numFmt w:val="lowerLetter"/>
      <w:lvlText w:val="%8."/>
      <w:lvlJc w:val="left"/>
      <w:pPr>
        <w:ind w:left="6840" w:hanging="360"/>
      </w:pPr>
    </w:lvl>
    <w:lvl w:ilvl="8" w:tplc="0813001B" w:tentative="1">
      <w:start w:val="1"/>
      <w:numFmt w:val="lowerRoman"/>
      <w:lvlText w:val="%9."/>
      <w:lvlJc w:val="right"/>
      <w:pPr>
        <w:ind w:left="7560" w:hanging="180"/>
      </w:pPr>
    </w:lvl>
  </w:abstractNum>
  <w:abstractNum w:abstractNumId="2" w15:restartNumberingAfterBreak="0">
    <w:nsid w:val="0E1E5820"/>
    <w:multiLevelType w:val="hybridMultilevel"/>
    <w:tmpl w:val="72FC990E"/>
    <w:lvl w:ilvl="0" w:tplc="298E9A50">
      <w:start w:val="9"/>
      <w:numFmt w:val="decimal"/>
      <w:lvlText w:val="%1."/>
      <w:lvlJc w:val="left"/>
      <w:pPr>
        <w:ind w:left="1854" w:hanging="360"/>
      </w:pPr>
      <w:rPr>
        <w:rFonts w:hint="default"/>
      </w:rPr>
    </w:lvl>
    <w:lvl w:ilvl="1" w:tplc="08130019" w:tentative="1">
      <w:start w:val="1"/>
      <w:numFmt w:val="lowerLetter"/>
      <w:lvlText w:val="%2."/>
      <w:lvlJc w:val="left"/>
      <w:pPr>
        <w:ind w:left="2574" w:hanging="360"/>
      </w:pPr>
    </w:lvl>
    <w:lvl w:ilvl="2" w:tplc="0813001B" w:tentative="1">
      <w:start w:val="1"/>
      <w:numFmt w:val="lowerRoman"/>
      <w:lvlText w:val="%3."/>
      <w:lvlJc w:val="right"/>
      <w:pPr>
        <w:ind w:left="3294" w:hanging="180"/>
      </w:pPr>
    </w:lvl>
    <w:lvl w:ilvl="3" w:tplc="0813000F" w:tentative="1">
      <w:start w:val="1"/>
      <w:numFmt w:val="decimal"/>
      <w:lvlText w:val="%4."/>
      <w:lvlJc w:val="left"/>
      <w:pPr>
        <w:ind w:left="4014" w:hanging="360"/>
      </w:pPr>
    </w:lvl>
    <w:lvl w:ilvl="4" w:tplc="08130019" w:tentative="1">
      <w:start w:val="1"/>
      <w:numFmt w:val="lowerLetter"/>
      <w:lvlText w:val="%5."/>
      <w:lvlJc w:val="left"/>
      <w:pPr>
        <w:ind w:left="4734" w:hanging="360"/>
      </w:pPr>
    </w:lvl>
    <w:lvl w:ilvl="5" w:tplc="0813001B" w:tentative="1">
      <w:start w:val="1"/>
      <w:numFmt w:val="lowerRoman"/>
      <w:lvlText w:val="%6."/>
      <w:lvlJc w:val="right"/>
      <w:pPr>
        <w:ind w:left="5454" w:hanging="180"/>
      </w:pPr>
    </w:lvl>
    <w:lvl w:ilvl="6" w:tplc="0813000F" w:tentative="1">
      <w:start w:val="1"/>
      <w:numFmt w:val="decimal"/>
      <w:lvlText w:val="%7."/>
      <w:lvlJc w:val="left"/>
      <w:pPr>
        <w:ind w:left="6174" w:hanging="360"/>
      </w:pPr>
    </w:lvl>
    <w:lvl w:ilvl="7" w:tplc="08130019" w:tentative="1">
      <w:start w:val="1"/>
      <w:numFmt w:val="lowerLetter"/>
      <w:lvlText w:val="%8."/>
      <w:lvlJc w:val="left"/>
      <w:pPr>
        <w:ind w:left="6894" w:hanging="360"/>
      </w:pPr>
    </w:lvl>
    <w:lvl w:ilvl="8" w:tplc="0813001B" w:tentative="1">
      <w:start w:val="1"/>
      <w:numFmt w:val="lowerRoman"/>
      <w:lvlText w:val="%9."/>
      <w:lvlJc w:val="right"/>
      <w:pPr>
        <w:ind w:left="7614" w:hanging="180"/>
      </w:pPr>
    </w:lvl>
  </w:abstractNum>
  <w:abstractNum w:abstractNumId="3" w15:restartNumberingAfterBreak="0">
    <w:nsid w:val="130E3438"/>
    <w:multiLevelType w:val="hybridMultilevel"/>
    <w:tmpl w:val="C66E175E"/>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14D553FA"/>
    <w:multiLevelType w:val="hybridMultilevel"/>
    <w:tmpl w:val="6FD0ED20"/>
    <w:lvl w:ilvl="0" w:tplc="BF8E4024">
      <w:start w:val="5"/>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5" w15:restartNumberingAfterBreak="0">
    <w:nsid w:val="2D3F03BD"/>
    <w:multiLevelType w:val="hybridMultilevel"/>
    <w:tmpl w:val="3EF477BE"/>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6" w15:restartNumberingAfterBreak="0">
    <w:nsid w:val="359306BF"/>
    <w:multiLevelType w:val="hybridMultilevel"/>
    <w:tmpl w:val="FCFE68EC"/>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 w15:restartNumberingAfterBreak="0">
    <w:nsid w:val="42C07C89"/>
    <w:multiLevelType w:val="hybridMultilevel"/>
    <w:tmpl w:val="A8AAF96A"/>
    <w:lvl w:ilvl="0" w:tplc="0813000F">
      <w:start w:val="1"/>
      <w:numFmt w:val="decimal"/>
      <w:lvlText w:val="%1."/>
      <w:lvlJc w:val="left"/>
      <w:pPr>
        <w:ind w:left="1440" w:hanging="360"/>
      </w:pPr>
    </w:lvl>
    <w:lvl w:ilvl="1" w:tplc="08130019">
      <w:start w:val="1"/>
      <w:numFmt w:val="lowerLetter"/>
      <w:lvlText w:val="%2."/>
      <w:lvlJc w:val="left"/>
      <w:pPr>
        <w:ind w:left="2160" w:hanging="360"/>
      </w:pPr>
    </w:lvl>
    <w:lvl w:ilvl="2" w:tplc="0813001B" w:tentative="1">
      <w:start w:val="1"/>
      <w:numFmt w:val="lowerRoman"/>
      <w:lvlText w:val="%3."/>
      <w:lvlJc w:val="right"/>
      <w:pPr>
        <w:ind w:left="2880" w:hanging="180"/>
      </w:pPr>
    </w:lvl>
    <w:lvl w:ilvl="3" w:tplc="0813000F" w:tentative="1">
      <w:start w:val="1"/>
      <w:numFmt w:val="decimal"/>
      <w:lvlText w:val="%4."/>
      <w:lvlJc w:val="left"/>
      <w:pPr>
        <w:ind w:left="3600" w:hanging="360"/>
      </w:pPr>
    </w:lvl>
    <w:lvl w:ilvl="4" w:tplc="08130019" w:tentative="1">
      <w:start w:val="1"/>
      <w:numFmt w:val="lowerLetter"/>
      <w:lvlText w:val="%5."/>
      <w:lvlJc w:val="left"/>
      <w:pPr>
        <w:ind w:left="4320" w:hanging="360"/>
      </w:pPr>
    </w:lvl>
    <w:lvl w:ilvl="5" w:tplc="0813001B" w:tentative="1">
      <w:start w:val="1"/>
      <w:numFmt w:val="lowerRoman"/>
      <w:lvlText w:val="%6."/>
      <w:lvlJc w:val="right"/>
      <w:pPr>
        <w:ind w:left="5040" w:hanging="180"/>
      </w:pPr>
    </w:lvl>
    <w:lvl w:ilvl="6" w:tplc="0813000F" w:tentative="1">
      <w:start w:val="1"/>
      <w:numFmt w:val="decimal"/>
      <w:lvlText w:val="%7."/>
      <w:lvlJc w:val="left"/>
      <w:pPr>
        <w:ind w:left="5760" w:hanging="360"/>
      </w:pPr>
    </w:lvl>
    <w:lvl w:ilvl="7" w:tplc="08130019" w:tentative="1">
      <w:start w:val="1"/>
      <w:numFmt w:val="lowerLetter"/>
      <w:lvlText w:val="%8."/>
      <w:lvlJc w:val="left"/>
      <w:pPr>
        <w:ind w:left="6480" w:hanging="360"/>
      </w:pPr>
    </w:lvl>
    <w:lvl w:ilvl="8" w:tplc="0813001B" w:tentative="1">
      <w:start w:val="1"/>
      <w:numFmt w:val="lowerRoman"/>
      <w:lvlText w:val="%9."/>
      <w:lvlJc w:val="right"/>
      <w:pPr>
        <w:ind w:left="7200" w:hanging="180"/>
      </w:pPr>
    </w:lvl>
  </w:abstractNum>
  <w:abstractNum w:abstractNumId="8" w15:restartNumberingAfterBreak="0">
    <w:nsid w:val="4B6F1527"/>
    <w:multiLevelType w:val="hybridMultilevel"/>
    <w:tmpl w:val="3A4A8B22"/>
    <w:lvl w:ilvl="0" w:tplc="C88896C4">
      <w:start w:val="7"/>
      <w:numFmt w:val="decimal"/>
      <w:lvlText w:val="%1."/>
      <w:lvlJc w:val="left"/>
      <w:pPr>
        <w:ind w:left="1854" w:hanging="360"/>
      </w:pPr>
      <w:rPr>
        <w:rFonts w:hint="default"/>
      </w:rPr>
    </w:lvl>
    <w:lvl w:ilvl="1" w:tplc="08130019" w:tentative="1">
      <w:start w:val="1"/>
      <w:numFmt w:val="lowerLetter"/>
      <w:lvlText w:val="%2."/>
      <w:lvlJc w:val="left"/>
      <w:pPr>
        <w:ind w:left="2574" w:hanging="360"/>
      </w:pPr>
    </w:lvl>
    <w:lvl w:ilvl="2" w:tplc="0813001B" w:tentative="1">
      <w:start w:val="1"/>
      <w:numFmt w:val="lowerRoman"/>
      <w:lvlText w:val="%3."/>
      <w:lvlJc w:val="right"/>
      <w:pPr>
        <w:ind w:left="3294" w:hanging="180"/>
      </w:pPr>
    </w:lvl>
    <w:lvl w:ilvl="3" w:tplc="0813000F" w:tentative="1">
      <w:start w:val="1"/>
      <w:numFmt w:val="decimal"/>
      <w:lvlText w:val="%4."/>
      <w:lvlJc w:val="left"/>
      <w:pPr>
        <w:ind w:left="4014" w:hanging="360"/>
      </w:pPr>
    </w:lvl>
    <w:lvl w:ilvl="4" w:tplc="08130019" w:tentative="1">
      <w:start w:val="1"/>
      <w:numFmt w:val="lowerLetter"/>
      <w:lvlText w:val="%5."/>
      <w:lvlJc w:val="left"/>
      <w:pPr>
        <w:ind w:left="4734" w:hanging="360"/>
      </w:pPr>
    </w:lvl>
    <w:lvl w:ilvl="5" w:tplc="0813001B" w:tentative="1">
      <w:start w:val="1"/>
      <w:numFmt w:val="lowerRoman"/>
      <w:lvlText w:val="%6."/>
      <w:lvlJc w:val="right"/>
      <w:pPr>
        <w:ind w:left="5454" w:hanging="180"/>
      </w:pPr>
    </w:lvl>
    <w:lvl w:ilvl="6" w:tplc="0813000F" w:tentative="1">
      <w:start w:val="1"/>
      <w:numFmt w:val="decimal"/>
      <w:lvlText w:val="%7."/>
      <w:lvlJc w:val="left"/>
      <w:pPr>
        <w:ind w:left="6174" w:hanging="360"/>
      </w:pPr>
    </w:lvl>
    <w:lvl w:ilvl="7" w:tplc="08130019" w:tentative="1">
      <w:start w:val="1"/>
      <w:numFmt w:val="lowerLetter"/>
      <w:lvlText w:val="%8."/>
      <w:lvlJc w:val="left"/>
      <w:pPr>
        <w:ind w:left="6894" w:hanging="360"/>
      </w:pPr>
    </w:lvl>
    <w:lvl w:ilvl="8" w:tplc="0813001B" w:tentative="1">
      <w:start w:val="1"/>
      <w:numFmt w:val="lowerRoman"/>
      <w:lvlText w:val="%9."/>
      <w:lvlJc w:val="right"/>
      <w:pPr>
        <w:ind w:left="7614" w:hanging="180"/>
      </w:pPr>
    </w:lvl>
  </w:abstractNum>
  <w:abstractNum w:abstractNumId="9" w15:restartNumberingAfterBreak="0">
    <w:nsid w:val="6DA17F8E"/>
    <w:multiLevelType w:val="hybridMultilevel"/>
    <w:tmpl w:val="26B2CDEC"/>
    <w:lvl w:ilvl="0" w:tplc="B6F4407C">
      <w:start w:val="1"/>
      <w:numFmt w:val="upperLetter"/>
      <w:lvlText w:val="%1)"/>
      <w:lvlJc w:val="left"/>
      <w:pPr>
        <w:ind w:left="1080" w:hanging="360"/>
      </w:pPr>
      <w:rPr>
        <w:rFonts w:hint="default"/>
      </w:rPr>
    </w:lvl>
    <w:lvl w:ilvl="1" w:tplc="08130019" w:tentative="1">
      <w:start w:val="1"/>
      <w:numFmt w:val="lowerLetter"/>
      <w:lvlText w:val="%2."/>
      <w:lvlJc w:val="left"/>
      <w:pPr>
        <w:ind w:left="1800" w:hanging="360"/>
      </w:pPr>
    </w:lvl>
    <w:lvl w:ilvl="2" w:tplc="0813001B" w:tentative="1">
      <w:start w:val="1"/>
      <w:numFmt w:val="lowerRoman"/>
      <w:lvlText w:val="%3."/>
      <w:lvlJc w:val="right"/>
      <w:pPr>
        <w:ind w:left="2520" w:hanging="180"/>
      </w:pPr>
    </w:lvl>
    <w:lvl w:ilvl="3" w:tplc="0813000F" w:tentative="1">
      <w:start w:val="1"/>
      <w:numFmt w:val="decimal"/>
      <w:lvlText w:val="%4."/>
      <w:lvlJc w:val="left"/>
      <w:pPr>
        <w:ind w:left="3240" w:hanging="360"/>
      </w:pPr>
    </w:lvl>
    <w:lvl w:ilvl="4" w:tplc="08130019" w:tentative="1">
      <w:start w:val="1"/>
      <w:numFmt w:val="lowerLetter"/>
      <w:lvlText w:val="%5."/>
      <w:lvlJc w:val="left"/>
      <w:pPr>
        <w:ind w:left="3960" w:hanging="360"/>
      </w:pPr>
    </w:lvl>
    <w:lvl w:ilvl="5" w:tplc="0813001B" w:tentative="1">
      <w:start w:val="1"/>
      <w:numFmt w:val="lowerRoman"/>
      <w:lvlText w:val="%6."/>
      <w:lvlJc w:val="right"/>
      <w:pPr>
        <w:ind w:left="4680" w:hanging="180"/>
      </w:pPr>
    </w:lvl>
    <w:lvl w:ilvl="6" w:tplc="0813000F" w:tentative="1">
      <w:start w:val="1"/>
      <w:numFmt w:val="decimal"/>
      <w:lvlText w:val="%7."/>
      <w:lvlJc w:val="left"/>
      <w:pPr>
        <w:ind w:left="5400" w:hanging="360"/>
      </w:pPr>
    </w:lvl>
    <w:lvl w:ilvl="7" w:tplc="08130019" w:tentative="1">
      <w:start w:val="1"/>
      <w:numFmt w:val="lowerLetter"/>
      <w:lvlText w:val="%8."/>
      <w:lvlJc w:val="left"/>
      <w:pPr>
        <w:ind w:left="6120" w:hanging="360"/>
      </w:pPr>
    </w:lvl>
    <w:lvl w:ilvl="8" w:tplc="0813001B" w:tentative="1">
      <w:start w:val="1"/>
      <w:numFmt w:val="lowerRoman"/>
      <w:lvlText w:val="%9."/>
      <w:lvlJc w:val="right"/>
      <w:pPr>
        <w:ind w:left="6840" w:hanging="180"/>
      </w:pPr>
    </w:lvl>
  </w:abstractNum>
  <w:abstractNum w:abstractNumId="10" w15:restartNumberingAfterBreak="0">
    <w:nsid w:val="6E296C87"/>
    <w:multiLevelType w:val="hybridMultilevel"/>
    <w:tmpl w:val="B47A19E0"/>
    <w:lvl w:ilvl="0" w:tplc="849E3F7A">
      <w:numFmt w:val="bullet"/>
      <w:lvlText w:val="-"/>
      <w:lvlJc w:val="left"/>
      <w:pPr>
        <w:ind w:left="360" w:hanging="360"/>
      </w:pPr>
      <w:rPr>
        <w:rFonts w:ascii="Franklin Gothic Demi" w:eastAsiaTheme="majorEastAsia" w:hAnsi="Franklin Gothic Demi" w:cstheme="maj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77554A5F"/>
    <w:multiLevelType w:val="hybridMultilevel"/>
    <w:tmpl w:val="B24A31BE"/>
    <w:lvl w:ilvl="0" w:tplc="08130015">
      <w:start w:val="1"/>
      <w:numFmt w:val="upperLetter"/>
      <w:lvlText w:val="%1."/>
      <w:lvlJc w:val="left"/>
      <w:pPr>
        <w:ind w:left="1854" w:hanging="360"/>
      </w:pPr>
    </w:lvl>
    <w:lvl w:ilvl="1" w:tplc="08130019" w:tentative="1">
      <w:start w:val="1"/>
      <w:numFmt w:val="lowerLetter"/>
      <w:lvlText w:val="%2."/>
      <w:lvlJc w:val="left"/>
      <w:pPr>
        <w:ind w:left="2574" w:hanging="360"/>
      </w:pPr>
    </w:lvl>
    <w:lvl w:ilvl="2" w:tplc="0813001B" w:tentative="1">
      <w:start w:val="1"/>
      <w:numFmt w:val="lowerRoman"/>
      <w:lvlText w:val="%3."/>
      <w:lvlJc w:val="right"/>
      <w:pPr>
        <w:ind w:left="3294" w:hanging="180"/>
      </w:pPr>
    </w:lvl>
    <w:lvl w:ilvl="3" w:tplc="0813000F" w:tentative="1">
      <w:start w:val="1"/>
      <w:numFmt w:val="decimal"/>
      <w:lvlText w:val="%4."/>
      <w:lvlJc w:val="left"/>
      <w:pPr>
        <w:ind w:left="4014" w:hanging="360"/>
      </w:pPr>
    </w:lvl>
    <w:lvl w:ilvl="4" w:tplc="08130019" w:tentative="1">
      <w:start w:val="1"/>
      <w:numFmt w:val="lowerLetter"/>
      <w:lvlText w:val="%5."/>
      <w:lvlJc w:val="left"/>
      <w:pPr>
        <w:ind w:left="4734" w:hanging="360"/>
      </w:pPr>
    </w:lvl>
    <w:lvl w:ilvl="5" w:tplc="0813001B" w:tentative="1">
      <w:start w:val="1"/>
      <w:numFmt w:val="lowerRoman"/>
      <w:lvlText w:val="%6."/>
      <w:lvlJc w:val="right"/>
      <w:pPr>
        <w:ind w:left="5454" w:hanging="180"/>
      </w:pPr>
    </w:lvl>
    <w:lvl w:ilvl="6" w:tplc="0813000F" w:tentative="1">
      <w:start w:val="1"/>
      <w:numFmt w:val="decimal"/>
      <w:lvlText w:val="%7."/>
      <w:lvlJc w:val="left"/>
      <w:pPr>
        <w:ind w:left="6174" w:hanging="360"/>
      </w:pPr>
    </w:lvl>
    <w:lvl w:ilvl="7" w:tplc="08130019" w:tentative="1">
      <w:start w:val="1"/>
      <w:numFmt w:val="lowerLetter"/>
      <w:lvlText w:val="%8."/>
      <w:lvlJc w:val="left"/>
      <w:pPr>
        <w:ind w:left="6894" w:hanging="360"/>
      </w:pPr>
    </w:lvl>
    <w:lvl w:ilvl="8" w:tplc="0813001B" w:tentative="1">
      <w:start w:val="1"/>
      <w:numFmt w:val="lowerRoman"/>
      <w:lvlText w:val="%9."/>
      <w:lvlJc w:val="right"/>
      <w:pPr>
        <w:ind w:left="7614" w:hanging="180"/>
      </w:pPr>
    </w:lvl>
  </w:abstractNum>
  <w:num w:numId="1">
    <w:abstractNumId w:val="10"/>
  </w:num>
  <w:num w:numId="2">
    <w:abstractNumId w:val="6"/>
  </w:num>
  <w:num w:numId="3">
    <w:abstractNumId w:val="0"/>
  </w:num>
  <w:num w:numId="4">
    <w:abstractNumId w:val="9"/>
  </w:num>
  <w:num w:numId="5">
    <w:abstractNumId w:val="5"/>
  </w:num>
  <w:num w:numId="6">
    <w:abstractNumId w:val="3"/>
  </w:num>
  <w:num w:numId="7">
    <w:abstractNumId w:val="4"/>
  </w:num>
  <w:num w:numId="8">
    <w:abstractNumId w:val="8"/>
  </w:num>
  <w:num w:numId="9">
    <w:abstractNumId w:val="11"/>
  </w:num>
  <w:num w:numId="10">
    <w:abstractNumId w:val="2"/>
  </w:num>
  <w:num w:numId="11">
    <w:abstractNumId w:val="1"/>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42EF"/>
    <w:rsid w:val="0002112C"/>
    <w:rsid w:val="00025753"/>
    <w:rsid w:val="000538C3"/>
    <w:rsid w:val="000871DE"/>
    <w:rsid w:val="00101BFE"/>
    <w:rsid w:val="00103AFE"/>
    <w:rsid w:val="0014284A"/>
    <w:rsid w:val="00184D0D"/>
    <w:rsid w:val="00226BFA"/>
    <w:rsid w:val="002A6B27"/>
    <w:rsid w:val="00312318"/>
    <w:rsid w:val="00344045"/>
    <w:rsid w:val="00364167"/>
    <w:rsid w:val="003E13E7"/>
    <w:rsid w:val="00450ED0"/>
    <w:rsid w:val="004B779C"/>
    <w:rsid w:val="004F234D"/>
    <w:rsid w:val="00524C46"/>
    <w:rsid w:val="00544933"/>
    <w:rsid w:val="0058024E"/>
    <w:rsid w:val="00580C24"/>
    <w:rsid w:val="00594EB6"/>
    <w:rsid w:val="005D1310"/>
    <w:rsid w:val="005D16B4"/>
    <w:rsid w:val="00605FF9"/>
    <w:rsid w:val="0063762F"/>
    <w:rsid w:val="00652D62"/>
    <w:rsid w:val="006D32EB"/>
    <w:rsid w:val="007E3B75"/>
    <w:rsid w:val="00891C8B"/>
    <w:rsid w:val="008A35A1"/>
    <w:rsid w:val="008D6AB7"/>
    <w:rsid w:val="00914F80"/>
    <w:rsid w:val="00923648"/>
    <w:rsid w:val="00963D0B"/>
    <w:rsid w:val="00A012B7"/>
    <w:rsid w:val="00A1688E"/>
    <w:rsid w:val="00AE38DF"/>
    <w:rsid w:val="00B42815"/>
    <w:rsid w:val="00B7528C"/>
    <w:rsid w:val="00BB501D"/>
    <w:rsid w:val="00C6123E"/>
    <w:rsid w:val="00C62EE7"/>
    <w:rsid w:val="00D36E5F"/>
    <w:rsid w:val="00D5071B"/>
    <w:rsid w:val="00D52DD9"/>
    <w:rsid w:val="00DA2AE9"/>
    <w:rsid w:val="00DB175D"/>
    <w:rsid w:val="00DC248F"/>
    <w:rsid w:val="00DD209F"/>
    <w:rsid w:val="00DD215D"/>
    <w:rsid w:val="00DD42C5"/>
    <w:rsid w:val="00E44891"/>
    <w:rsid w:val="00E666C7"/>
    <w:rsid w:val="00E73295"/>
    <w:rsid w:val="00E83911"/>
    <w:rsid w:val="00E975C8"/>
    <w:rsid w:val="00EB025D"/>
    <w:rsid w:val="00ED7C2C"/>
    <w:rsid w:val="00EE4308"/>
    <w:rsid w:val="00F03343"/>
    <w:rsid w:val="00F27897"/>
    <w:rsid w:val="00F642EF"/>
    <w:rsid w:val="00FA2C82"/>
    <w:rsid w:val="00FD03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556472"/>
  <w15:chartTrackingRefBased/>
  <w15:docId w15:val="{C0F2C5B1-3869-4179-9999-C0696625C9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DA2AE9"/>
    <w:pPr>
      <w:keepNext/>
      <w:keepLines/>
      <w:spacing w:before="240" w:after="0"/>
      <w:outlineLvl w:val="0"/>
    </w:pPr>
    <w:rPr>
      <w:rFonts w:asciiTheme="majorHAnsi" w:eastAsiaTheme="majorEastAsia" w:hAnsiTheme="majorHAnsi" w:cstheme="majorBidi"/>
      <w:i/>
      <w:color w:val="FFFFFF" w:themeColor="background1"/>
      <w:sz w:val="32"/>
      <w:szCs w:val="32"/>
    </w:rPr>
  </w:style>
  <w:style w:type="paragraph" w:styleId="Kop2">
    <w:name w:val="heading 2"/>
    <w:basedOn w:val="Standaard"/>
    <w:next w:val="Standaard"/>
    <w:link w:val="Kop2Char"/>
    <w:uiPriority w:val="9"/>
    <w:unhideWhenUsed/>
    <w:qFormat/>
    <w:rsid w:val="00DA2AE9"/>
    <w:pPr>
      <w:keepNext/>
      <w:keepLines/>
      <w:spacing w:before="40" w:after="0"/>
      <w:outlineLvl w:val="1"/>
    </w:pPr>
    <w:rPr>
      <w:rFonts w:eastAsiaTheme="majorEastAsia" w:cstheme="majorBidi"/>
      <w:color w:val="293A4C" w:themeColor="accent1"/>
      <w:sz w:val="48"/>
      <w:szCs w:val="26"/>
    </w:rPr>
  </w:style>
  <w:style w:type="paragraph" w:styleId="Kop3">
    <w:name w:val="heading 3"/>
    <w:basedOn w:val="Kop2"/>
    <w:next w:val="Standaard"/>
    <w:link w:val="Kop3Char"/>
    <w:uiPriority w:val="9"/>
    <w:unhideWhenUsed/>
    <w:qFormat/>
    <w:rsid w:val="00DD215D"/>
    <w:pPr>
      <w:outlineLvl w:val="2"/>
    </w:pPr>
    <w:rPr>
      <w:b/>
      <w:color w:val="FFFFFF" w:themeColor="background1"/>
      <w:sz w:val="56"/>
      <w:szCs w:val="56"/>
    </w:rPr>
  </w:style>
  <w:style w:type="paragraph" w:styleId="Kop4">
    <w:name w:val="heading 4"/>
    <w:basedOn w:val="Kop3"/>
    <w:next w:val="Standaard"/>
    <w:link w:val="Kop4Char"/>
    <w:uiPriority w:val="9"/>
    <w:unhideWhenUsed/>
    <w:qFormat/>
    <w:rsid w:val="00D52DD9"/>
    <w:pPr>
      <w:outlineLvl w:val="3"/>
    </w:pPr>
    <w:rPr>
      <w:sz w:val="36"/>
      <w:szCs w:val="3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Citaat">
    <w:name w:val="Quote"/>
    <w:basedOn w:val="Standaard"/>
    <w:next w:val="Standaard"/>
    <w:link w:val="CitaatChar"/>
    <w:uiPriority w:val="29"/>
    <w:qFormat/>
    <w:rsid w:val="00914F80"/>
    <w:pPr>
      <w:widowControl w:val="0"/>
      <w:spacing w:after="0" w:line="240" w:lineRule="auto"/>
      <w:jc w:val="center"/>
    </w:pPr>
    <w:rPr>
      <w:rFonts w:ascii="Vivaldi" w:hAnsi="Vivaldi"/>
      <w:color w:val="262626" w:themeColor="text1" w:themeTint="D9"/>
      <w:sz w:val="32"/>
      <w:szCs w:val="32"/>
    </w:rPr>
  </w:style>
  <w:style w:type="character" w:customStyle="1" w:styleId="CitaatChar">
    <w:name w:val="Citaat Char"/>
    <w:basedOn w:val="Standaardalinea-lettertype"/>
    <w:link w:val="Citaat"/>
    <w:uiPriority w:val="29"/>
    <w:rsid w:val="00914F80"/>
    <w:rPr>
      <w:rFonts w:ascii="Vivaldi" w:hAnsi="Vivaldi"/>
      <w:color w:val="262626" w:themeColor="text1" w:themeTint="D9"/>
      <w:sz w:val="32"/>
      <w:szCs w:val="32"/>
    </w:rPr>
  </w:style>
  <w:style w:type="paragraph" w:customStyle="1" w:styleId="Citaat-auteur">
    <w:name w:val="Citaat - auteur"/>
    <w:basedOn w:val="Standaard"/>
    <w:qFormat/>
    <w:rsid w:val="00914F80"/>
    <w:pPr>
      <w:widowControl w:val="0"/>
      <w:spacing w:before="120" w:after="0" w:line="240" w:lineRule="auto"/>
      <w:jc w:val="right"/>
    </w:pPr>
    <w:rPr>
      <w:rFonts w:ascii="Vivaldi" w:hAnsi="Vivaldi"/>
      <w:color w:val="1E2B38" w:themeColor="accent1" w:themeShade="BF"/>
      <w:sz w:val="24"/>
      <w:szCs w:val="24"/>
    </w:rPr>
  </w:style>
  <w:style w:type="character" w:customStyle="1" w:styleId="Kop1Char">
    <w:name w:val="Kop 1 Char"/>
    <w:basedOn w:val="Standaardalinea-lettertype"/>
    <w:link w:val="Kop1"/>
    <w:uiPriority w:val="9"/>
    <w:rsid w:val="00DA2AE9"/>
    <w:rPr>
      <w:rFonts w:asciiTheme="majorHAnsi" w:eastAsiaTheme="majorEastAsia" w:hAnsiTheme="majorHAnsi" w:cstheme="majorBidi"/>
      <w:i/>
      <w:color w:val="FFFFFF" w:themeColor="background1"/>
      <w:sz w:val="32"/>
      <w:szCs w:val="32"/>
    </w:rPr>
  </w:style>
  <w:style w:type="paragraph" w:styleId="Titel">
    <w:name w:val="Title"/>
    <w:basedOn w:val="Standaard"/>
    <w:next w:val="Standaard"/>
    <w:link w:val="TitelChar"/>
    <w:uiPriority w:val="10"/>
    <w:qFormat/>
    <w:rsid w:val="00DA2AE9"/>
    <w:pPr>
      <w:spacing w:after="0" w:line="240" w:lineRule="auto"/>
      <w:contextualSpacing/>
    </w:pPr>
    <w:rPr>
      <w:rFonts w:asciiTheme="majorHAnsi" w:eastAsiaTheme="majorEastAsia" w:hAnsiTheme="majorHAnsi" w:cstheme="majorBidi"/>
      <w:color w:val="293A4C" w:themeColor="accent1"/>
      <w:spacing w:val="-10"/>
      <w:kern w:val="28"/>
      <w:sz w:val="112"/>
      <w:szCs w:val="56"/>
    </w:rPr>
  </w:style>
  <w:style w:type="character" w:customStyle="1" w:styleId="TitelChar">
    <w:name w:val="Titel Char"/>
    <w:basedOn w:val="Standaardalinea-lettertype"/>
    <w:link w:val="Titel"/>
    <w:uiPriority w:val="10"/>
    <w:rsid w:val="00DA2AE9"/>
    <w:rPr>
      <w:rFonts w:asciiTheme="majorHAnsi" w:eastAsiaTheme="majorEastAsia" w:hAnsiTheme="majorHAnsi" w:cstheme="majorBidi"/>
      <w:color w:val="293A4C" w:themeColor="accent1"/>
      <w:spacing w:val="-10"/>
      <w:kern w:val="28"/>
      <w:sz w:val="112"/>
      <w:szCs w:val="56"/>
    </w:rPr>
  </w:style>
  <w:style w:type="character" w:customStyle="1" w:styleId="Kop2Char">
    <w:name w:val="Kop 2 Char"/>
    <w:basedOn w:val="Standaardalinea-lettertype"/>
    <w:link w:val="Kop2"/>
    <w:uiPriority w:val="9"/>
    <w:rsid w:val="00DA2AE9"/>
    <w:rPr>
      <w:rFonts w:eastAsiaTheme="majorEastAsia" w:cstheme="majorBidi"/>
      <w:color w:val="293A4C" w:themeColor="accent1"/>
      <w:sz w:val="48"/>
      <w:szCs w:val="26"/>
    </w:rPr>
  </w:style>
  <w:style w:type="paragraph" w:styleId="Koptekst">
    <w:name w:val="header"/>
    <w:basedOn w:val="Standaard"/>
    <w:link w:val="KoptekstChar"/>
    <w:uiPriority w:val="99"/>
    <w:unhideWhenUsed/>
    <w:rsid w:val="00E666C7"/>
    <w:pPr>
      <w:tabs>
        <w:tab w:val="center" w:pos="4680"/>
        <w:tab w:val="right" w:pos="9360"/>
      </w:tabs>
      <w:spacing w:after="0" w:line="240" w:lineRule="auto"/>
    </w:pPr>
  </w:style>
  <w:style w:type="character" w:customStyle="1" w:styleId="KoptekstChar">
    <w:name w:val="Koptekst Char"/>
    <w:basedOn w:val="Standaardalinea-lettertype"/>
    <w:link w:val="Koptekst"/>
    <w:uiPriority w:val="99"/>
    <w:rsid w:val="00E666C7"/>
  </w:style>
  <w:style w:type="paragraph" w:styleId="Voettekst">
    <w:name w:val="footer"/>
    <w:basedOn w:val="Standaard"/>
    <w:link w:val="VoettekstChar"/>
    <w:uiPriority w:val="99"/>
    <w:unhideWhenUsed/>
    <w:rsid w:val="00E666C7"/>
    <w:pPr>
      <w:tabs>
        <w:tab w:val="center" w:pos="4680"/>
        <w:tab w:val="right" w:pos="9360"/>
      </w:tabs>
      <w:spacing w:after="0" w:line="240" w:lineRule="auto"/>
    </w:pPr>
  </w:style>
  <w:style w:type="character" w:customStyle="1" w:styleId="VoettekstChar">
    <w:name w:val="Voettekst Char"/>
    <w:basedOn w:val="Standaardalinea-lettertype"/>
    <w:link w:val="Voettekst"/>
    <w:uiPriority w:val="99"/>
    <w:rsid w:val="00E666C7"/>
  </w:style>
  <w:style w:type="paragraph" w:customStyle="1" w:styleId="Logboektekst">
    <w:name w:val="Logboektekst"/>
    <w:basedOn w:val="Standaard"/>
    <w:qFormat/>
    <w:rsid w:val="00DD215D"/>
    <w:pPr>
      <w:widowControl w:val="0"/>
      <w:spacing w:after="80" w:line="276" w:lineRule="auto"/>
    </w:pPr>
    <w:rPr>
      <w:rFonts w:eastAsia="Cambria" w:cs="Times New Roman"/>
      <w:color w:val="262626" w:themeColor="text1" w:themeTint="D9"/>
      <w:szCs w:val="24"/>
    </w:rPr>
  </w:style>
  <w:style w:type="character" w:customStyle="1" w:styleId="Kop3Char">
    <w:name w:val="Kop 3 Char"/>
    <w:basedOn w:val="Standaardalinea-lettertype"/>
    <w:link w:val="Kop3"/>
    <w:uiPriority w:val="9"/>
    <w:rsid w:val="00DD215D"/>
    <w:rPr>
      <w:rFonts w:eastAsiaTheme="majorEastAsia" w:cstheme="majorBidi"/>
      <w:b/>
      <w:color w:val="FFFFFF" w:themeColor="background1"/>
      <w:sz w:val="56"/>
      <w:szCs w:val="56"/>
    </w:rPr>
  </w:style>
  <w:style w:type="character" w:customStyle="1" w:styleId="Kop4Char">
    <w:name w:val="Kop 4 Char"/>
    <w:basedOn w:val="Standaardalinea-lettertype"/>
    <w:link w:val="Kop4"/>
    <w:uiPriority w:val="9"/>
    <w:rsid w:val="00D52DD9"/>
    <w:rPr>
      <w:rFonts w:eastAsiaTheme="majorEastAsia" w:cstheme="majorBidi"/>
      <w:b/>
      <w:color w:val="FFFFFF" w:themeColor="background1"/>
      <w:sz w:val="36"/>
      <w:szCs w:val="36"/>
    </w:rPr>
  </w:style>
  <w:style w:type="paragraph" w:styleId="Lijstalinea">
    <w:name w:val="List Paragraph"/>
    <w:basedOn w:val="Standaard"/>
    <w:uiPriority w:val="34"/>
    <w:qFormat/>
    <w:rsid w:val="008D6AB7"/>
    <w:pPr>
      <w:ind w:left="720"/>
      <w:contextualSpacing/>
    </w:pPr>
    <w:rPr>
      <w:lang w:val="nl-BE"/>
    </w:rPr>
  </w:style>
  <w:style w:type="table" w:styleId="Tabelraster">
    <w:name w:val="Table Grid"/>
    <w:basedOn w:val="Standaardtabel"/>
    <w:uiPriority w:val="39"/>
    <w:rsid w:val="00226B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39"/>
    <w:rsid w:val="00D507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0.png"/><Relationship Id="rId26" Type="http://schemas.openxmlformats.org/officeDocument/2006/relationships/image" Target="media/image18.emf"/><Relationship Id="rId3" Type="http://schemas.openxmlformats.org/officeDocument/2006/relationships/settings" Target="settings.xml"/><Relationship Id="rId21" Type="http://schemas.openxmlformats.org/officeDocument/2006/relationships/image" Target="media/image13.emf"/><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9.png"/><Relationship Id="rId25" Type="http://schemas.openxmlformats.org/officeDocument/2006/relationships/image" Target="media/image17.emf"/><Relationship Id="rId2" Type="http://schemas.openxmlformats.org/officeDocument/2006/relationships/styles" Target="styles.xml"/><Relationship Id="rId16" Type="http://schemas.openxmlformats.org/officeDocument/2006/relationships/image" Target="media/image80.png"/><Relationship Id="rId20" Type="http://schemas.openxmlformats.org/officeDocument/2006/relationships/image" Target="media/image12.pn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emf"/><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emf"/><Relationship Id="rId28" Type="http://schemas.openxmlformats.org/officeDocument/2006/relationships/image" Target="media/image20.jpeg"/><Relationship Id="rId10" Type="http://schemas.openxmlformats.org/officeDocument/2006/relationships/image" Target="media/image4.jpeg"/><Relationship Id="rId19" Type="http://schemas.openxmlformats.org/officeDocument/2006/relationships/image" Target="media/image11.w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svg"/><Relationship Id="rId14" Type="http://schemas.openxmlformats.org/officeDocument/2006/relationships/image" Target="media/image8.png"/><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atrick\AppData\Roaming\Microsoft\Templates\Fotoalbum%20van%20diploma-uitreiking%20(getextureerd%20ontwerp).dotx" TargetMode="External"/></Relationships>
</file>

<file path=word/theme/theme1.xml><?xml version="1.0" encoding="utf-8"?>
<a:theme xmlns:a="http://schemas.openxmlformats.org/drawingml/2006/main" name="Office Theme">
  <a:themeElements>
    <a:clrScheme name="Custom 245">
      <a:dk1>
        <a:sysClr val="windowText" lastClr="000000"/>
      </a:dk1>
      <a:lt1>
        <a:sysClr val="window" lastClr="FFFFFF"/>
      </a:lt1>
      <a:dk2>
        <a:srgbClr val="44546A"/>
      </a:dk2>
      <a:lt2>
        <a:srgbClr val="E7E6E6"/>
      </a:lt2>
      <a:accent1>
        <a:srgbClr val="293A4C"/>
      </a:accent1>
      <a:accent2>
        <a:srgbClr val="7749B5"/>
      </a:accent2>
      <a:accent3>
        <a:srgbClr val="A5A5A5"/>
      </a:accent3>
      <a:accent4>
        <a:srgbClr val="FFC000"/>
      </a:accent4>
      <a:accent5>
        <a:srgbClr val="5B9BD5"/>
      </a:accent5>
      <a:accent6>
        <a:srgbClr val="70AD47"/>
      </a:accent6>
      <a:hlink>
        <a:srgbClr val="0563C1"/>
      </a:hlink>
      <a:folHlink>
        <a:srgbClr val="954F72"/>
      </a:folHlink>
    </a:clrScheme>
    <a:fontScheme name="Custom 1">
      <a:majorFont>
        <a:latin typeface="Franklin Gothic Demi"/>
        <a:ea typeface=""/>
        <a:cs typeface=""/>
      </a:majorFont>
      <a:minorFont>
        <a:latin typeface="Franklin Gothic Book"/>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Fotoalbum van diploma-uitreiking (getextureerd ontwerp)</Template>
  <TotalTime>121</TotalTime>
  <Pages>10</Pages>
  <Words>130</Words>
  <Characters>715</Characters>
  <Application>Microsoft Office Word</Application>
  <DocSecurity>0</DocSecurity>
  <Lines>5</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patrick</dc:creator>
  <cp:keywords/>
  <dc:description/>
  <cp:lastModifiedBy>peggy walschap</cp:lastModifiedBy>
  <cp:revision>12</cp:revision>
  <dcterms:created xsi:type="dcterms:W3CDTF">2020-05-21T07:13:00Z</dcterms:created>
  <dcterms:modified xsi:type="dcterms:W3CDTF">2020-05-23T12:29:00Z</dcterms:modified>
</cp:coreProperties>
</file>